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EE509" w14:textId="77777777" w:rsidR="00BB1E26" w:rsidRPr="00602D6F" w:rsidRDefault="00BB1E26" w:rsidP="004654B2">
      <w:pPr>
        <w:spacing w:line="0" w:lineRule="atLeast"/>
        <w:rPr>
          <w:rFonts w:ascii="Century Gothic" w:hAnsi="Century Gothic"/>
        </w:rPr>
      </w:pPr>
    </w:p>
    <w:p w14:paraId="48A41C5B" w14:textId="44370FED" w:rsidR="00CC6172" w:rsidRPr="004C3269" w:rsidRDefault="00911424" w:rsidP="004654B2">
      <w:pPr>
        <w:pStyle w:val="Noga"/>
        <w:spacing w:line="0" w:lineRule="atLeast"/>
        <w:rPr>
          <w:rFonts w:cs="Arial"/>
          <w:sz w:val="22"/>
          <w:lang w:eastAsia="zh-CN"/>
        </w:rPr>
      </w:pPr>
      <w:r w:rsidRPr="004C3269">
        <w:rPr>
          <w:rFonts w:cs="Arial"/>
          <w:b/>
          <w:bCs/>
          <w:sz w:val="22"/>
        </w:rPr>
        <w:t>Številka javnega naročila:</w:t>
      </w:r>
      <w:r w:rsidR="00FE6B9A" w:rsidRPr="004C3269">
        <w:rPr>
          <w:rFonts w:cs="Arial"/>
          <w:b/>
          <w:bCs/>
          <w:sz w:val="22"/>
        </w:rPr>
        <w:t xml:space="preserve"> </w:t>
      </w:r>
      <w:r w:rsidR="001635B7" w:rsidRPr="001635B7">
        <w:rPr>
          <w:rFonts w:cs="Arial"/>
          <w:sz w:val="22"/>
        </w:rPr>
        <w:t>1.6.3-050-0</w:t>
      </w:r>
      <w:r w:rsidR="004C0DEA">
        <w:rPr>
          <w:rFonts w:cs="Arial"/>
          <w:sz w:val="22"/>
        </w:rPr>
        <w:t>11</w:t>
      </w:r>
      <w:r w:rsidR="001635B7" w:rsidRPr="001635B7">
        <w:rPr>
          <w:rFonts w:cs="Arial"/>
          <w:sz w:val="22"/>
        </w:rPr>
        <w:t>/2023</w:t>
      </w:r>
    </w:p>
    <w:p w14:paraId="078D0590" w14:textId="0638E85D" w:rsidR="00911424" w:rsidRPr="00CC78CD" w:rsidRDefault="00911424" w:rsidP="004654B2">
      <w:pPr>
        <w:spacing w:line="0" w:lineRule="atLeast"/>
        <w:rPr>
          <w:rFonts w:cs="Arial"/>
          <w:sz w:val="22"/>
        </w:rPr>
      </w:pPr>
      <w:r w:rsidRPr="00CC78CD">
        <w:rPr>
          <w:rFonts w:cs="Arial"/>
          <w:b/>
          <w:bCs/>
          <w:sz w:val="22"/>
        </w:rPr>
        <w:t>Datum</w:t>
      </w:r>
      <w:r w:rsidR="003775FF" w:rsidRPr="009D0FB5">
        <w:rPr>
          <w:rFonts w:cs="Arial"/>
          <w:b/>
          <w:bCs/>
          <w:color w:val="000000" w:themeColor="text1"/>
          <w:sz w:val="22"/>
        </w:rPr>
        <w:t xml:space="preserve">: </w:t>
      </w:r>
      <w:r w:rsidR="005F0287" w:rsidRPr="005F0287">
        <w:rPr>
          <w:rFonts w:cs="Arial"/>
          <w:color w:val="000000" w:themeColor="text1"/>
          <w:sz w:val="22"/>
        </w:rPr>
        <w:t>05.06</w:t>
      </w:r>
      <w:r w:rsidR="00A35AEC" w:rsidRPr="005F0287">
        <w:rPr>
          <w:rFonts w:cs="Arial"/>
          <w:color w:val="000000" w:themeColor="text1"/>
          <w:sz w:val="22"/>
        </w:rPr>
        <w:t>.202</w:t>
      </w:r>
      <w:r w:rsidR="009375FC" w:rsidRPr="005F0287">
        <w:rPr>
          <w:rFonts w:cs="Arial"/>
          <w:color w:val="000000" w:themeColor="text1"/>
          <w:sz w:val="22"/>
        </w:rPr>
        <w:t>3</w:t>
      </w:r>
    </w:p>
    <w:p w14:paraId="514C8544" w14:textId="77777777" w:rsidR="0060284D" w:rsidRPr="004C3269" w:rsidRDefault="0060284D" w:rsidP="004654B2">
      <w:pPr>
        <w:spacing w:line="0" w:lineRule="atLeast"/>
        <w:rPr>
          <w:rFonts w:cs="Arial"/>
          <w:b/>
          <w:sz w:val="22"/>
        </w:rPr>
      </w:pPr>
    </w:p>
    <w:p w14:paraId="481B29CC" w14:textId="07987DF2" w:rsidR="00911424" w:rsidRPr="004C3269" w:rsidRDefault="00911424" w:rsidP="004654B2">
      <w:pPr>
        <w:pStyle w:val="Glava"/>
        <w:spacing w:line="0" w:lineRule="atLeast"/>
        <w:jc w:val="center"/>
        <w:rPr>
          <w:rFonts w:cs="Arial"/>
          <w:b/>
          <w:sz w:val="22"/>
        </w:rPr>
      </w:pPr>
      <w:r w:rsidRPr="004C3269">
        <w:rPr>
          <w:rFonts w:cs="Arial"/>
          <w:noProof/>
          <w:sz w:val="22"/>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4C3269" w:rsidRDefault="00911424" w:rsidP="004654B2">
      <w:pPr>
        <w:pStyle w:val="Glava"/>
        <w:spacing w:line="0" w:lineRule="atLeast"/>
        <w:rPr>
          <w:rFonts w:cs="Arial"/>
          <w:b/>
          <w:sz w:val="22"/>
        </w:rPr>
      </w:pPr>
    </w:p>
    <w:p w14:paraId="2D8E0AA8" w14:textId="5EA47CD3" w:rsidR="00911424" w:rsidRPr="004C3269" w:rsidRDefault="00911424" w:rsidP="004654B2">
      <w:pPr>
        <w:pStyle w:val="Glava"/>
        <w:spacing w:line="0" w:lineRule="atLeast"/>
        <w:rPr>
          <w:rFonts w:cs="Arial"/>
          <w:sz w:val="22"/>
        </w:rPr>
      </w:pPr>
      <w:r w:rsidRPr="004C3269">
        <w:rPr>
          <w:rFonts w:cs="Arial"/>
          <w:b/>
          <w:sz w:val="22"/>
        </w:rPr>
        <w:t>Slovenski državni gozdovi</w:t>
      </w:r>
      <w:r w:rsidR="00486248" w:rsidRPr="004C3269">
        <w:rPr>
          <w:rFonts w:cs="Arial"/>
          <w:b/>
          <w:sz w:val="22"/>
        </w:rPr>
        <w:t>,</w:t>
      </w:r>
      <w:r w:rsidR="00F12BB2" w:rsidRPr="004C3269">
        <w:rPr>
          <w:rFonts w:cs="Arial"/>
          <w:b/>
          <w:sz w:val="22"/>
        </w:rPr>
        <w:t xml:space="preserve"> </w:t>
      </w:r>
      <w:r w:rsidRPr="004C3269">
        <w:rPr>
          <w:rFonts w:cs="Arial"/>
          <w:b/>
          <w:sz w:val="22"/>
        </w:rPr>
        <w:t>d.o.o.</w:t>
      </w:r>
      <w:r w:rsidR="00F12BB2" w:rsidRPr="004C3269">
        <w:rPr>
          <w:rFonts w:cs="Arial"/>
          <w:b/>
          <w:sz w:val="22"/>
        </w:rPr>
        <w:t xml:space="preserve">, </w:t>
      </w:r>
      <w:r w:rsidRPr="004C3269">
        <w:rPr>
          <w:rFonts w:cs="Arial"/>
          <w:b/>
          <w:sz w:val="22"/>
        </w:rPr>
        <w:t>(SIDG d.o.o.)</w:t>
      </w:r>
      <w:r w:rsidRPr="004C3269">
        <w:rPr>
          <w:rFonts w:cs="Arial"/>
          <w:sz w:val="22"/>
        </w:rPr>
        <w:t xml:space="preserve">, Rožna ulica 39, 1330 Kočevje, matična številka: 7035845000, ID za DDV: SI75204878, TRR: SI56 0292 2026 1894 466 (dalje: </w:t>
      </w:r>
      <w:r w:rsidRPr="004C3269">
        <w:rPr>
          <w:rFonts w:cs="Arial"/>
          <w:b/>
          <w:sz w:val="22"/>
        </w:rPr>
        <w:t>naročnik</w:t>
      </w:r>
      <w:r w:rsidRPr="004C3269">
        <w:rPr>
          <w:rFonts w:cs="Arial"/>
          <w:sz w:val="22"/>
        </w:rPr>
        <w:t>)</w:t>
      </w:r>
    </w:p>
    <w:p w14:paraId="3D3BA593" w14:textId="77777777" w:rsidR="00911424" w:rsidRPr="004C3269" w:rsidRDefault="00911424" w:rsidP="004654B2">
      <w:pPr>
        <w:pStyle w:val="Glava"/>
        <w:spacing w:line="0" w:lineRule="atLeast"/>
        <w:rPr>
          <w:rFonts w:cs="Arial"/>
          <w:sz w:val="22"/>
        </w:rPr>
      </w:pPr>
    </w:p>
    <w:p w14:paraId="344BCA60" w14:textId="77777777" w:rsidR="00911424" w:rsidRPr="004C3269" w:rsidRDefault="00911424" w:rsidP="004654B2">
      <w:pPr>
        <w:spacing w:line="0" w:lineRule="atLeast"/>
        <w:ind w:left="600"/>
        <w:rPr>
          <w:rFonts w:cs="Arial"/>
          <w:sz w:val="22"/>
        </w:rPr>
      </w:pPr>
    </w:p>
    <w:p w14:paraId="5A9F93C6" w14:textId="382BABFB" w:rsidR="00911424" w:rsidRDefault="00911424" w:rsidP="004654B2">
      <w:pPr>
        <w:spacing w:line="0" w:lineRule="atLeast"/>
        <w:rPr>
          <w:rFonts w:cs="Arial"/>
          <w:sz w:val="22"/>
        </w:rPr>
      </w:pPr>
      <w:r w:rsidRPr="004C3269">
        <w:rPr>
          <w:rFonts w:cs="Arial"/>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7E717F9E" w14:textId="77777777" w:rsidR="009375FC" w:rsidRPr="004C3269" w:rsidRDefault="009375FC" w:rsidP="004654B2">
      <w:pPr>
        <w:spacing w:line="0" w:lineRule="atLeast"/>
        <w:rPr>
          <w:rFonts w:cs="Arial"/>
          <w:sz w:val="22"/>
        </w:rPr>
      </w:pPr>
    </w:p>
    <w:p w14:paraId="36F4F709" w14:textId="77777777" w:rsidR="00911424" w:rsidRPr="004C3269" w:rsidRDefault="00911424" w:rsidP="004654B2">
      <w:pPr>
        <w:spacing w:line="0" w:lineRule="atLeast"/>
        <w:rPr>
          <w:rFonts w:cs="Arial"/>
          <w:sz w:val="22"/>
        </w:rPr>
      </w:pPr>
    </w:p>
    <w:tbl>
      <w:tblPr>
        <w:tblW w:w="9072" w:type="dxa"/>
        <w:tblInd w:w="-5" w:type="dxa"/>
        <w:tblLayout w:type="fixed"/>
        <w:tblLook w:val="0000" w:firstRow="0" w:lastRow="0" w:firstColumn="0" w:lastColumn="0" w:noHBand="0" w:noVBand="0"/>
      </w:tblPr>
      <w:tblGrid>
        <w:gridCol w:w="9072"/>
      </w:tblGrid>
      <w:tr w:rsidR="00911424" w:rsidRPr="004C3269" w14:paraId="52998F92" w14:textId="77777777" w:rsidTr="009375FC">
        <w:trPr>
          <w:trHeight w:val="1105"/>
        </w:trPr>
        <w:tc>
          <w:tcPr>
            <w:tcW w:w="9072"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375FC" w:rsidRDefault="00911424" w:rsidP="004654B2">
            <w:pPr>
              <w:spacing w:line="0" w:lineRule="atLeast"/>
              <w:jc w:val="center"/>
              <w:rPr>
                <w:rFonts w:cs="Arial"/>
                <w:sz w:val="32"/>
                <w:szCs w:val="32"/>
              </w:rPr>
            </w:pPr>
            <w:r w:rsidRPr="009375FC">
              <w:rPr>
                <w:rFonts w:cs="Arial"/>
                <w:b/>
                <w:bCs/>
                <w:sz w:val="32"/>
                <w:szCs w:val="32"/>
              </w:rPr>
              <w:t>DOKUMENTACIJA V ZVEZI Z ODDAJO JAVNEGA NAROČILA – NAVODILA PONUDNIKOM</w:t>
            </w:r>
          </w:p>
        </w:tc>
      </w:tr>
    </w:tbl>
    <w:p w14:paraId="6825AF60" w14:textId="77777777" w:rsidR="00911424" w:rsidRPr="004C3269" w:rsidRDefault="00911424" w:rsidP="004654B2">
      <w:pPr>
        <w:spacing w:line="0" w:lineRule="atLeast"/>
        <w:jc w:val="center"/>
        <w:rPr>
          <w:rFonts w:cs="Arial"/>
          <w:sz w:val="22"/>
        </w:rPr>
      </w:pPr>
    </w:p>
    <w:p w14:paraId="42580777" w14:textId="77777777" w:rsidR="00AC56AC" w:rsidRPr="004C3269" w:rsidRDefault="00AC56AC" w:rsidP="004654B2">
      <w:pPr>
        <w:spacing w:line="0" w:lineRule="atLeast"/>
        <w:jc w:val="center"/>
        <w:rPr>
          <w:rFonts w:cs="Arial"/>
          <w:sz w:val="22"/>
        </w:rPr>
      </w:pPr>
    </w:p>
    <w:p w14:paraId="4E1BF15E" w14:textId="1B1C6ECA" w:rsidR="00AC56AC" w:rsidRPr="004C3269" w:rsidRDefault="00AC56AC" w:rsidP="00AC56AC">
      <w:pPr>
        <w:spacing w:line="0" w:lineRule="atLeast"/>
        <w:rPr>
          <w:rFonts w:cs="Arial"/>
          <w:sz w:val="22"/>
        </w:rPr>
      </w:pPr>
      <w:r w:rsidRPr="004C3269">
        <w:rPr>
          <w:rFonts w:cs="Arial"/>
          <w:sz w:val="22"/>
        </w:rPr>
        <w:t>za javno naročilo storitev po postopku naročila male vrednosti  v skladu s 47. členom Zakona o javnem naročanju (Uradni list RS, št. 91/15, 14/18, 121/21, 10/22, 74/22 in št. 100/22– v nadaljevanju ZJN-3):</w:t>
      </w:r>
    </w:p>
    <w:p w14:paraId="6D2AAD0C" w14:textId="6339BC85" w:rsidR="00911424" w:rsidRDefault="00911424" w:rsidP="004654B2">
      <w:pPr>
        <w:spacing w:line="0" w:lineRule="atLeast"/>
        <w:jc w:val="center"/>
        <w:rPr>
          <w:rFonts w:cs="Arial"/>
          <w:b/>
          <w:sz w:val="24"/>
          <w:szCs w:val="24"/>
        </w:rPr>
      </w:pPr>
    </w:p>
    <w:p w14:paraId="3902185A" w14:textId="77777777" w:rsidR="009375FC" w:rsidRPr="009375FC" w:rsidRDefault="009375FC" w:rsidP="004654B2">
      <w:pPr>
        <w:spacing w:line="0" w:lineRule="atLeast"/>
        <w:jc w:val="center"/>
        <w:rPr>
          <w:rFonts w:cs="Arial"/>
          <w:b/>
          <w:sz w:val="24"/>
          <w:szCs w:val="24"/>
        </w:rPr>
      </w:pPr>
    </w:p>
    <w:p w14:paraId="5AC590E6" w14:textId="3B45FC57" w:rsidR="00465396" w:rsidRPr="009375FC" w:rsidRDefault="004C0DEA" w:rsidP="004654B2">
      <w:pPr>
        <w:spacing w:line="0" w:lineRule="atLeast"/>
        <w:jc w:val="center"/>
        <w:rPr>
          <w:rFonts w:cs="Arial"/>
          <w:b/>
          <w:sz w:val="28"/>
          <w:szCs w:val="28"/>
        </w:rPr>
      </w:pPr>
      <w:r>
        <w:rPr>
          <w:rFonts w:cs="Arial"/>
          <w:b/>
          <w:sz w:val="28"/>
          <w:szCs w:val="28"/>
        </w:rPr>
        <w:t>DOBAVA PLOŠČIC ZA OZNAČEVANJE GOZDNO LESNIH SORTIMENTOV ( V NADALJEVANJU: GLS)</w:t>
      </w:r>
    </w:p>
    <w:p w14:paraId="344EB62E" w14:textId="6127B0DC" w:rsidR="00911424" w:rsidRPr="009375FC" w:rsidRDefault="00911424" w:rsidP="004654B2">
      <w:pPr>
        <w:spacing w:line="0" w:lineRule="atLeast"/>
        <w:jc w:val="center"/>
        <w:rPr>
          <w:rFonts w:cs="Arial"/>
          <w:b/>
          <w:color w:val="FF0000"/>
          <w:sz w:val="28"/>
          <w:szCs w:val="28"/>
        </w:rPr>
      </w:pPr>
      <w:r w:rsidRPr="009375FC">
        <w:rPr>
          <w:rFonts w:cs="Arial"/>
          <w:b/>
          <w:sz w:val="28"/>
          <w:szCs w:val="28"/>
        </w:rPr>
        <w:t>z oznako pri naročniku</w:t>
      </w:r>
      <w:r w:rsidR="00486248" w:rsidRPr="009375FC">
        <w:rPr>
          <w:rFonts w:cs="Arial"/>
          <w:b/>
          <w:sz w:val="28"/>
          <w:szCs w:val="28"/>
        </w:rPr>
        <w:t>:</w:t>
      </w:r>
      <w:r w:rsidR="00AC56AC" w:rsidRPr="009375FC">
        <w:rPr>
          <w:rFonts w:cs="Arial"/>
          <w:b/>
          <w:sz w:val="28"/>
          <w:szCs w:val="28"/>
        </w:rPr>
        <w:t xml:space="preserve"> </w:t>
      </w:r>
      <w:r w:rsidR="004C0DEA">
        <w:rPr>
          <w:rFonts w:cs="Arial"/>
          <w:b/>
          <w:sz w:val="28"/>
          <w:szCs w:val="28"/>
        </w:rPr>
        <w:t>PLO</w:t>
      </w:r>
      <w:r w:rsidR="00A023C8" w:rsidRPr="009375FC">
        <w:rPr>
          <w:rFonts w:cs="Arial"/>
          <w:b/>
          <w:sz w:val="28"/>
          <w:szCs w:val="28"/>
        </w:rPr>
        <w:t xml:space="preserve"> 202</w:t>
      </w:r>
      <w:r w:rsidR="009375FC" w:rsidRPr="009375FC">
        <w:rPr>
          <w:rFonts w:cs="Arial"/>
          <w:b/>
          <w:sz w:val="28"/>
          <w:szCs w:val="28"/>
        </w:rPr>
        <w:t>3</w:t>
      </w:r>
    </w:p>
    <w:p w14:paraId="4AAFCC5D" w14:textId="77777777" w:rsidR="00911424" w:rsidRPr="004C3269" w:rsidRDefault="00911424" w:rsidP="004654B2">
      <w:pPr>
        <w:spacing w:line="0" w:lineRule="atLeast"/>
        <w:jc w:val="center"/>
        <w:rPr>
          <w:rFonts w:cs="Arial"/>
          <w:sz w:val="22"/>
        </w:rPr>
      </w:pPr>
    </w:p>
    <w:p w14:paraId="553FFAD4" w14:textId="48A06BBC" w:rsidR="00911424" w:rsidRDefault="00911424" w:rsidP="004654B2">
      <w:pPr>
        <w:spacing w:line="0" w:lineRule="atLeast"/>
        <w:jc w:val="center"/>
        <w:rPr>
          <w:rFonts w:cs="Arial"/>
          <w:sz w:val="22"/>
        </w:rPr>
      </w:pPr>
    </w:p>
    <w:p w14:paraId="4D51F804" w14:textId="5CA4A0CC" w:rsidR="009375FC" w:rsidRDefault="009375FC" w:rsidP="004654B2">
      <w:pPr>
        <w:spacing w:line="0" w:lineRule="atLeast"/>
        <w:jc w:val="center"/>
        <w:rPr>
          <w:rFonts w:cs="Arial"/>
          <w:sz w:val="22"/>
        </w:rPr>
      </w:pPr>
    </w:p>
    <w:p w14:paraId="32B988CD" w14:textId="12C20062" w:rsidR="009375FC" w:rsidRDefault="009375FC" w:rsidP="004654B2">
      <w:pPr>
        <w:spacing w:line="0" w:lineRule="atLeast"/>
        <w:jc w:val="center"/>
        <w:rPr>
          <w:rFonts w:cs="Arial"/>
          <w:sz w:val="22"/>
        </w:rPr>
      </w:pPr>
    </w:p>
    <w:p w14:paraId="37957643" w14:textId="7BE6A6D4" w:rsidR="009375FC" w:rsidRDefault="009375FC" w:rsidP="004654B2">
      <w:pPr>
        <w:spacing w:line="0" w:lineRule="atLeast"/>
        <w:jc w:val="center"/>
        <w:rPr>
          <w:rFonts w:cs="Arial"/>
          <w:sz w:val="22"/>
        </w:rPr>
      </w:pPr>
    </w:p>
    <w:p w14:paraId="5A9AFF96" w14:textId="074BFEFA" w:rsidR="009375FC" w:rsidRDefault="009375FC" w:rsidP="004654B2">
      <w:pPr>
        <w:spacing w:line="0" w:lineRule="atLeast"/>
        <w:jc w:val="center"/>
        <w:rPr>
          <w:rFonts w:cs="Arial"/>
          <w:sz w:val="22"/>
        </w:rPr>
      </w:pPr>
    </w:p>
    <w:p w14:paraId="09817C5D" w14:textId="478CB076" w:rsidR="009375FC" w:rsidRDefault="009375FC" w:rsidP="004654B2">
      <w:pPr>
        <w:spacing w:line="0" w:lineRule="atLeast"/>
        <w:jc w:val="center"/>
        <w:rPr>
          <w:rFonts w:cs="Arial"/>
          <w:sz w:val="22"/>
        </w:rPr>
      </w:pPr>
    </w:p>
    <w:p w14:paraId="7B5A6CF0" w14:textId="57123DBB" w:rsidR="009375FC" w:rsidRDefault="009375FC" w:rsidP="004654B2">
      <w:pPr>
        <w:spacing w:line="0" w:lineRule="atLeast"/>
        <w:jc w:val="center"/>
        <w:rPr>
          <w:rFonts w:cs="Arial"/>
          <w:sz w:val="22"/>
        </w:rPr>
      </w:pPr>
    </w:p>
    <w:p w14:paraId="71D7033A" w14:textId="60A3AF2C" w:rsidR="009375FC" w:rsidRDefault="009375FC" w:rsidP="004654B2">
      <w:pPr>
        <w:spacing w:line="0" w:lineRule="atLeast"/>
        <w:jc w:val="center"/>
        <w:rPr>
          <w:rFonts w:cs="Arial"/>
          <w:sz w:val="22"/>
        </w:rPr>
      </w:pPr>
    </w:p>
    <w:p w14:paraId="0284026E" w14:textId="77777777" w:rsidR="009375FC" w:rsidRPr="004C3269" w:rsidRDefault="009375FC" w:rsidP="004654B2">
      <w:pPr>
        <w:spacing w:line="0" w:lineRule="atLeast"/>
        <w:jc w:val="center"/>
        <w:rPr>
          <w:rFonts w:cs="Arial"/>
          <w:sz w:val="22"/>
        </w:rPr>
      </w:pPr>
    </w:p>
    <w:p w14:paraId="12867833" w14:textId="77777777" w:rsidR="00911424" w:rsidRPr="004C3269" w:rsidRDefault="00911424" w:rsidP="004654B2">
      <w:pPr>
        <w:spacing w:line="0" w:lineRule="atLeast"/>
        <w:jc w:val="center"/>
        <w:rPr>
          <w:rFonts w:cs="Arial"/>
          <w:sz w:val="22"/>
        </w:rPr>
      </w:pPr>
    </w:p>
    <w:p w14:paraId="4BBE068E" w14:textId="77777777" w:rsidR="00911424" w:rsidRPr="004C3269" w:rsidRDefault="00911424" w:rsidP="004654B2">
      <w:pPr>
        <w:spacing w:line="0" w:lineRule="atLeast"/>
        <w:jc w:val="center"/>
        <w:rPr>
          <w:rFonts w:cs="Arial"/>
          <w:sz w:val="22"/>
        </w:rPr>
      </w:pPr>
    </w:p>
    <w:p w14:paraId="540E611B" w14:textId="10B48C1B" w:rsidR="00911424" w:rsidRDefault="00911424" w:rsidP="004654B2">
      <w:pPr>
        <w:spacing w:line="0" w:lineRule="atLeast"/>
        <w:jc w:val="center"/>
        <w:rPr>
          <w:rFonts w:cs="Arial"/>
          <w:sz w:val="22"/>
        </w:rPr>
      </w:pPr>
      <w:r w:rsidRPr="004C3269">
        <w:rPr>
          <w:rFonts w:cs="Arial"/>
          <w:sz w:val="22"/>
        </w:rPr>
        <w:t xml:space="preserve">Kočevje, </w:t>
      </w:r>
      <w:r w:rsidR="00D73138">
        <w:rPr>
          <w:rFonts w:cs="Arial"/>
          <w:sz w:val="22"/>
        </w:rPr>
        <w:t>junij</w:t>
      </w:r>
      <w:r w:rsidR="00465396" w:rsidRPr="004C3269">
        <w:rPr>
          <w:rFonts w:cs="Arial"/>
          <w:sz w:val="22"/>
        </w:rPr>
        <w:t xml:space="preserve"> </w:t>
      </w:r>
      <w:r w:rsidRPr="004C3269">
        <w:rPr>
          <w:rFonts w:cs="Arial"/>
          <w:sz w:val="22"/>
        </w:rPr>
        <w:t>202</w:t>
      </w:r>
      <w:r w:rsidR="009375FC">
        <w:rPr>
          <w:rFonts w:cs="Arial"/>
          <w:sz w:val="22"/>
        </w:rPr>
        <w:t>3</w:t>
      </w:r>
    </w:p>
    <w:p w14:paraId="5A59F31C" w14:textId="77777777" w:rsidR="004C0DEA" w:rsidRPr="004C3269" w:rsidRDefault="004C0DEA" w:rsidP="004654B2">
      <w:pPr>
        <w:spacing w:line="0" w:lineRule="atLeast"/>
        <w:jc w:val="center"/>
        <w:rPr>
          <w:rFonts w:cs="Arial"/>
          <w:sz w:val="22"/>
        </w:rPr>
      </w:pPr>
    </w:p>
    <w:p w14:paraId="1E6C528C" w14:textId="77777777" w:rsidR="00BB1E26" w:rsidRPr="004C3269" w:rsidRDefault="00BB1E26" w:rsidP="004654B2">
      <w:pPr>
        <w:spacing w:line="0" w:lineRule="atLeast"/>
        <w:rPr>
          <w:rFonts w:cs="Arial"/>
          <w:sz w:val="22"/>
        </w:rPr>
      </w:pPr>
    </w:p>
    <w:p w14:paraId="7FF40A95" w14:textId="77777777" w:rsidR="00990C82" w:rsidRPr="004C3269" w:rsidRDefault="00990C82" w:rsidP="004654B2">
      <w:pPr>
        <w:spacing w:line="0" w:lineRule="atLeast"/>
        <w:jc w:val="center"/>
        <w:rPr>
          <w:rFonts w:cs="Arial"/>
          <w:b/>
          <w:sz w:val="22"/>
        </w:rPr>
      </w:pPr>
    </w:p>
    <w:p w14:paraId="2E493725" w14:textId="3B87160C" w:rsidR="0077559D" w:rsidRPr="004C3269" w:rsidRDefault="0077559D" w:rsidP="004654B2">
      <w:pPr>
        <w:spacing w:line="0" w:lineRule="atLeast"/>
        <w:rPr>
          <w:rFonts w:cs="Arial"/>
          <w:b/>
          <w:sz w:val="22"/>
        </w:rPr>
      </w:pPr>
      <w:r w:rsidRPr="004C3269">
        <w:rPr>
          <w:rFonts w:cs="Arial"/>
          <w:b/>
          <w:sz w:val="22"/>
        </w:rPr>
        <w:t>VSEBINA:</w:t>
      </w:r>
    </w:p>
    <w:p w14:paraId="1E1A9F71" w14:textId="77777777" w:rsidR="00CD556F" w:rsidRPr="004C3269" w:rsidRDefault="00CD556F" w:rsidP="004654B2">
      <w:pPr>
        <w:spacing w:line="0" w:lineRule="atLeast"/>
        <w:rPr>
          <w:rFonts w:cs="Arial"/>
          <w:b/>
          <w:sz w:val="22"/>
        </w:rPr>
      </w:pPr>
    </w:p>
    <w:p w14:paraId="49D5574A" w14:textId="3D19DC4B" w:rsidR="0077559D" w:rsidRPr="004C3269" w:rsidRDefault="0077559D" w:rsidP="004654B2">
      <w:pPr>
        <w:spacing w:line="0" w:lineRule="atLeast"/>
        <w:rPr>
          <w:rFonts w:cs="Arial"/>
          <w:sz w:val="22"/>
        </w:rPr>
      </w:pPr>
      <w:r w:rsidRPr="004C3269">
        <w:rPr>
          <w:rFonts w:cs="Arial"/>
          <w:sz w:val="22"/>
        </w:rPr>
        <w:t xml:space="preserve">Razpisno dokumentacijo sestavljajo: </w:t>
      </w:r>
    </w:p>
    <w:p w14:paraId="18828B5A" w14:textId="77777777" w:rsidR="001D6D1B" w:rsidRPr="004C3269" w:rsidRDefault="001D6D1B" w:rsidP="004654B2">
      <w:pPr>
        <w:spacing w:line="0" w:lineRule="atLeast"/>
        <w:rPr>
          <w:rFonts w:cs="Arial"/>
          <w:sz w:val="22"/>
        </w:rPr>
      </w:pPr>
    </w:p>
    <w:p w14:paraId="0593E905" w14:textId="77777777" w:rsidR="00167D8E" w:rsidRPr="00167D8E" w:rsidRDefault="00167D8E" w:rsidP="00167D8E">
      <w:pPr>
        <w:rPr>
          <w:rFonts w:cs="Arial"/>
          <w:sz w:val="22"/>
        </w:rPr>
      </w:pPr>
    </w:p>
    <w:p w14:paraId="165F246F" w14:textId="77777777" w:rsidR="00167D8E" w:rsidRPr="00167D8E" w:rsidRDefault="00167D8E" w:rsidP="00167D8E">
      <w:pPr>
        <w:pStyle w:val="Odstavekseznama"/>
        <w:numPr>
          <w:ilvl w:val="0"/>
          <w:numId w:val="26"/>
        </w:numPr>
        <w:ind w:left="426"/>
        <w:rPr>
          <w:rFonts w:cs="Arial"/>
          <w:sz w:val="22"/>
        </w:rPr>
      </w:pPr>
      <w:r w:rsidRPr="00167D8E">
        <w:rPr>
          <w:rFonts w:cs="Arial"/>
          <w:sz w:val="22"/>
        </w:rPr>
        <w:t>Navodila ponudnikom za pripravo ponudbe</w:t>
      </w:r>
    </w:p>
    <w:p w14:paraId="5B0571F7" w14:textId="7CB9C635" w:rsidR="00167D8E" w:rsidRPr="00167D8E" w:rsidRDefault="001A0B1F" w:rsidP="00167D8E">
      <w:pPr>
        <w:pStyle w:val="Odstavekseznama"/>
        <w:numPr>
          <w:ilvl w:val="0"/>
          <w:numId w:val="26"/>
        </w:numPr>
        <w:ind w:left="426"/>
        <w:rPr>
          <w:rFonts w:cs="Arial"/>
          <w:sz w:val="22"/>
        </w:rPr>
      </w:pPr>
      <w:r>
        <w:rPr>
          <w:rFonts w:cs="Arial"/>
          <w:sz w:val="22"/>
        </w:rPr>
        <w:t>Obrazec »Ponudba«</w:t>
      </w:r>
    </w:p>
    <w:p w14:paraId="311F0DEA" w14:textId="1E32C601" w:rsidR="00167D8E" w:rsidRPr="00167D8E" w:rsidRDefault="006C7DD2" w:rsidP="00167D8E">
      <w:pPr>
        <w:pStyle w:val="Odstavekseznama"/>
        <w:numPr>
          <w:ilvl w:val="0"/>
          <w:numId w:val="26"/>
        </w:numPr>
        <w:ind w:left="426"/>
        <w:rPr>
          <w:rFonts w:cs="Arial"/>
          <w:sz w:val="22"/>
        </w:rPr>
      </w:pPr>
      <w:r>
        <w:rPr>
          <w:rFonts w:cs="Arial"/>
          <w:sz w:val="22"/>
        </w:rPr>
        <w:t>O</w:t>
      </w:r>
      <w:r w:rsidR="00167D8E" w:rsidRPr="00167D8E">
        <w:rPr>
          <w:rFonts w:cs="Arial"/>
          <w:sz w:val="22"/>
        </w:rPr>
        <w:t>brazec »Rekapitulacija predračuna« (Word)</w:t>
      </w:r>
    </w:p>
    <w:p w14:paraId="0F659ADC" w14:textId="1A9A0855" w:rsidR="00167D8E" w:rsidRPr="00167D8E" w:rsidRDefault="006C7DD2" w:rsidP="00167D8E">
      <w:pPr>
        <w:pStyle w:val="Odstavekseznama"/>
        <w:numPr>
          <w:ilvl w:val="0"/>
          <w:numId w:val="26"/>
        </w:numPr>
        <w:ind w:left="426"/>
        <w:rPr>
          <w:rFonts w:cs="Arial"/>
          <w:sz w:val="22"/>
        </w:rPr>
      </w:pPr>
      <w:r>
        <w:rPr>
          <w:rFonts w:cs="Arial"/>
          <w:sz w:val="22"/>
        </w:rPr>
        <w:t>O</w:t>
      </w:r>
      <w:r w:rsidR="00167D8E" w:rsidRPr="00167D8E">
        <w:rPr>
          <w:rFonts w:cs="Arial"/>
          <w:sz w:val="22"/>
        </w:rPr>
        <w:t>brazec »Predračun (Excel)</w:t>
      </w:r>
    </w:p>
    <w:p w14:paraId="417EC460" w14:textId="56816F79" w:rsidR="00167D8E" w:rsidRPr="00167D8E" w:rsidRDefault="006C7DD2" w:rsidP="00167D8E">
      <w:pPr>
        <w:pStyle w:val="Odstavekseznama"/>
        <w:numPr>
          <w:ilvl w:val="0"/>
          <w:numId w:val="26"/>
        </w:numPr>
        <w:ind w:left="426"/>
        <w:rPr>
          <w:rFonts w:cs="Arial"/>
          <w:sz w:val="22"/>
        </w:rPr>
      </w:pPr>
      <w:r>
        <w:rPr>
          <w:rFonts w:cs="Arial"/>
          <w:sz w:val="22"/>
        </w:rPr>
        <w:t>O</w:t>
      </w:r>
      <w:r w:rsidR="00167D8E" w:rsidRPr="00167D8E">
        <w:rPr>
          <w:rFonts w:cs="Arial"/>
          <w:sz w:val="22"/>
        </w:rPr>
        <w:t xml:space="preserve">brazec </w:t>
      </w:r>
      <w:r w:rsidR="007F2BDF">
        <w:rPr>
          <w:rFonts w:cs="Arial"/>
          <w:sz w:val="22"/>
        </w:rPr>
        <w:t>»</w:t>
      </w:r>
      <w:r w:rsidR="001A0B1F">
        <w:rPr>
          <w:rFonts w:cs="Arial"/>
          <w:sz w:val="22"/>
        </w:rPr>
        <w:t>Izjava</w:t>
      </w:r>
      <w:r w:rsidR="007F2BDF">
        <w:rPr>
          <w:rFonts w:cs="Arial"/>
          <w:sz w:val="22"/>
        </w:rPr>
        <w:t>«</w:t>
      </w:r>
      <w:r w:rsidR="00167D8E" w:rsidRPr="00167D8E">
        <w:rPr>
          <w:rFonts w:cs="Arial"/>
          <w:sz w:val="22"/>
        </w:rPr>
        <w:t xml:space="preserve"> (ponudnik)</w:t>
      </w:r>
    </w:p>
    <w:p w14:paraId="3B766D94" w14:textId="09249BDE" w:rsidR="00167D8E" w:rsidRPr="00167D8E" w:rsidRDefault="006C7DD2" w:rsidP="00167D8E">
      <w:pPr>
        <w:pStyle w:val="Odstavekseznama"/>
        <w:numPr>
          <w:ilvl w:val="0"/>
          <w:numId w:val="26"/>
        </w:numPr>
        <w:ind w:left="426"/>
        <w:rPr>
          <w:rFonts w:cs="Arial"/>
          <w:sz w:val="22"/>
        </w:rPr>
      </w:pPr>
      <w:r>
        <w:rPr>
          <w:rFonts w:cs="Arial"/>
          <w:sz w:val="22"/>
        </w:rPr>
        <w:t>O</w:t>
      </w:r>
      <w:r w:rsidR="00167D8E" w:rsidRPr="00167D8E">
        <w:rPr>
          <w:rFonts w:cs="Arial"/>
          <w:sz w:val="22"/>
        </w:rPr>
        <w:t>brazec »Podatki in izjava podizvajalca</w:t>
      </w:r>
      <w:r>
        <w:rPr>
          <w:rFonts w:cs="Arial"/>
          <w:sz w:val="22"/>
        </w:rPr>
        <w:t>«</w:t>
      </w:r>
      <w:r w:rsidR="00167D8E" w:rsidRPr="00167D8E">
        <w:rPr>
          <w:rFonts w:cs="Arial"/>
          <w:sz w:val="22"/>
        </w:rPr>
        <w:t xml:space="preserve"> (za podizvajalce)</w:t>
      </w:r>
    </w:p>
    <w:p w14:paraId="78FD866E" w14:textId="0B88E3C1" w:rsidR="00167D8E" w:rsidRPr="00167D8E" w:rsidRDefault="006C7DD2" w:rsidP="00167D8E">
      <w:pPr>
        <w:pStyle w:val="Odstavekseznama"/>
        <w:numPr>
          <w:ilvl w:val="0"/>
          <w:numId w:val="26"/>
        </w:numPr>
        <w:ind w:left="426"/>
        <w:rPr>
          <w:rFonts w:cs="Arial"/>
          <w:sz w:val="22"/>
        </w:rPr>
      </w:pPr>
      <w:r>
        <w:rPr>
          <w:rFonts w:cs="Arial"/>
          <w:sz w:val="22"/>
        </w:rPr>
        <w:t>O</w:t>
      </w:r>
      <w:r w:rsidR="00167D8E" w:rsidRPr="00167D8E">
        <w:rPr>
          <w:rFonts w:cs="Arial"/>
          <w:sz w:val="22"/>
        </w:rPr>
        <w:t>brazec »</w:t>
      </w:r>
      <w:r w:rsidR="001A0B1F">
        <w:rPr>
          <w:rFonts w:cs="Arial"/>
          <w:sz w:val="22"/>
        </w:rPr>
        <w:t>Vzorec f</w:t>
      </w:r>
      <w:r w:rsidR="00167D8E" w:rsidRPr="00167D8E">
        <w:rPr>
          <w:rFonts w:cs="Arial"/>
          <w:sz w:val="22"/>
        </w:rPr>
        <w:t>inančn</w:t>
      </w:r>
      <w:r w:rsidR="001A0B1F">
        <w:rPr>
          <w:rFonts w:cs="Arial"/>
          <w:sz w:val="22"/>
        </w:rPr>
        <w:t>ega</w:t>
      </w:r>
      <w:r w:rsidR="00167D8E" w:rsidRPr="00167D8E">
        <w:rPr>
          <w:rFonts w:cs="Arial"/>
          <w:sz w:val="22"/>
        </w:rPr>
        <w:t xml:space="preserve"> zavarovanj</w:t>
      </w:r>
      <w:r w:rsidR="001A0B1F">
        <w:rPr>
          <w:rFonts w:cs="Arial"/>
          <w:sz w:val="22"/>
        </w:rPr>
        <w:t>a</w:t>
      </w:r>
      <w:r w:rsidR="00167D8E" w:rsidRPr="00167D8E">
        <w:rPr>
          <w:rFonts w:cs="Arial"/>
          <w:sz w:val="22"/>
        </w:rPr>
        <w:t xml:space="preserve"> za dobro izvedbo pogodbenih obveznosti«</w:t>
      </w:r>
    </w:p>
    <w:p w14:paraId="65A5CFA7" w14:textId="51760CB5" w:rsidR="007766B2" w:rsidRPr="00167D8E" w:rsidRDefault="006C7DD2" w:rsidP="00167D8E">
      <w:pPr>
        <w:pStyle w:val="Odstavekseznama"/>
        <w:numPr>
          <w:ilvl w:val="0"/>
          <w:numId w:val="26"/>
        </w:numPr>
        <w:ind w:left="426"/>
        <w:rPr>
          <w:rFonts w:cs="Arial"/>
          <w:sz w:val="22"/>
        </w:rPr>
      </w:pPr>
      <w:r>
        <w:rPr>
          <w:rFonts w:cs="Arial"/>
          <w:sz w:val="22"/>
        </w:rPr>
        <w:t>O</w:t>
      </w:r>
      <w:r w:rsidR="007766B2">
        <w:rPr>
          <w:rFonts w:cs="Arial"/>
          <w:sz w:val="22"/>
        </w:rPr>
        <w:t>brazec »Izjava o lastniški strukturi gospodarskega subjekta«</w:t>
      </w:r>
    </w:p>
    <w:p w14:paraId="7B1354A8" w14:textId="54000357" w:rsidR="00167D8E" w:rsidRPr="00167D8E" w:rsidRDefault="006C7DD2" w:rsidP="00167D8E">
      <w:pPr>
        <w:pStyle w:val="Odstavekseznama"/>
        <w:numPr>
          <w:ilvl w:val="0"/>
          <w:numId w:val="26"/>
        </w:numPr>
        <w:ind w:left="426"/>
        <w:rPr>
          <w:rFonts w:cs="Arial"/>
          <w:sz w:val="22"/>
        </w:rPr>
      </w:pPr>
      <w:r>
        <w:rPr>
          <w:rFonts w:cs="Arial"/>
          <w:sz w:val="22"/>
        </w:rPr>
        <w:t>Vz</w:t>
      </w:r>
      <w:r w:rsidR="00167D8E" w:rsidRPr="00167D8E">
        <w:rPr>
          <w:rFonts w:cs="Arial"/>
          <w:sz w:val="22"/>
        </w:rPr>
        <w:t>orec pogodbe</w:t>
      </w:r>
      <w:r w:rsidR="007F2BDF">
        <w:rPr>
          <w:rFonts w:cs="Arial"/>
          <w:sz w:val="22"/>
        </w:rPr>
        <w:t xml:space="preserve"> </w:t>
      </w:r>
      <w:r w:rsidR="004C0DEA">
        <w:rPr>
          <w:rFonts w:cs="Arial"/>
          <w:sz w:val="22"/>
        </w:rPr>
        <w:t>PLO</w:t>
      </w:r>
      <w:r w:rsidR="007F2BDF">
        <w:rPr>
          <w:rFonts w:cs="Arial"/>
          <w:sz w:val="22"/>
        </w:rPr>
        <w:t xml:space="preserve"> 2023</w:t>
      </w:r>
      <w:r w:rsidR="00167D8E" w:rsidRPr="00167D8E">
        <w:rPr>
          <w:rFonts w:cs="Arial"/>
          <w:sz w:val="22"/>
        </w:rPr>
        <w:t xml:space="preserve"> </w:t>
      </w:r>
    </w:p>
    <w:p w14:paraId="2FA3A0FA" w14:textId="77777777" w:rsidR="00167D8E" w:rsidRPr="00167D8E" w:rsidRDefault="00167D8E" w:rsidP="00167D8E">
      <w:pPr>
        <w:pStyle w:val="Odstavekseznama"/>
        <w:ind w:left="426"/>
        <w:rPr>
          <w:rFonts w:cs="Arial"/>
          <w:sz w:val="22"/>
        </w:rPr>
      </w:pPr>
    </w:p>
    <w:p w14:paraId="3D7EC146" w14:textId="77777777" w:rsidR="00487318" w:rsidRPr="005849D8" w:rsidRDefault="00487318" w:rsidP="00CC78CD">
      <w:pPr>
        <w:pStyle w:val="Odstavekseznama"/>
        <w:spacing w:line="0" w:lineRule="atLeast"/>
        <w:ind w:left="426"/>
        <w:rPr>
          <w:rFonts w:cs="Arial"/>
          <w:sz w:val="22"/>
        </w:rPr>
      </w:pPr>
    </w:p>
    <w:p w14:paraId="2665188E" w14:textId="0B5B832F" w:rsidR="00022CFC" w:rsidRPr="004C3269" w:rsidRDefault="00022CFC" w:rsidP="00022CFC">
      <w:pPr>
        <w:spacing w:line="0" w:lineRule="atLeast"/>
        <w:ind w:left="66"/>
        <w:rPr>
          <w:rFonts w:cs="Arial"/>
          <w:sz w:val="22"/>
        </w:rPr>
      </w:pPr>
    </w:p>
    <w:p w14:paraId="2138E1EE" w14:textId="59E87E66" w:rsidR="00C05568" w:rsidRPr="004C3269" w:rsidRDefault="00C05568" w:rsidP="00465396">
      <w:pPr>
        <w:spacing w:line="0" w:lineRule="atLeast"/>
        <w:ind w:left="66"/>
        <w:rPr>
          <w:rFonts w:cs="Arial"/>
          <w:sz w:val="22"/>
        </w:rPr>
      </w:pPr>
    </w:p>
    <w:p w14:paraId="5652046A" w14:textId="77777777" w:rsidR="00AB675C" w:rsidRPr="004C3269" w:rsidRDefault="00AB675C" w:rsidP="004654B2">
      <w:pPr>
        <w:pStyle w:val="Odstavekseznama"/>
        <w:spacing w:line="0" w:lineRule="atLeast"/>
        <w:ind w:left="426"/>
        <w:rPr>
          <w:rFonts w:cs="Arial"/>
          <w:sz w:val="22"/>
        </w:rPr>
      </w:pPr>
    </w:p>
    <w:p w14:paraId="115C0208" w14:textId="77777777" w:rsidR="0077559D" w:rsidRPr="004C3269" w:rsidRDefault="0077559D" w:rsidP="004654B2">
      <w:pPr>
        <w:spacing w:line="0" w:lineRule="atLeast"/>
        <w:rPr>
          <w:rFonts w:cs="Arial"/>
          <w:b/>
          <w:sz w:val="22"/>
        </w:rPr>
      </w:pPr>
    </w:p>
    <w:p w14:paraId="41D03D75" w14:textId="77777777" w:rsidR="0077559D" w:rsidRPr="004C3269" w:rsidRDefault="0077559D" w:rsidP="004654B2">
      <w:pPr>
        <w:spacing w:line="0" w:lineRule="atLeast"/>
        <w:jc w:val="center"/>
        <w:rPr>
          <w:rFonts w:cs="Arial"/>
          <w:b/>
          <w:sz w:val="22"/>
        </w:rPr>
      </w:pPr>
    </w:p>
    <w:p w14:paraId="6CD28C9D" w14:textId="77777777" w:rsidR="0077559D" w:rsidRPr="004C3269" w:rsidRDefault="0077559D" w:rsidP="004654B2">
      <w:pPr>
        <w:spacing w:line="0" w:lineRule="atLeast"/>
        <w:jc w:val="center"/>
        <w:rPr>
          <w:rFonts w:cs="Arial"/>
          <w:b/>
          <w:sz w:val="22"/>
        </w:rPr>
      </w:pPr>
    </w:p>
    <w:p w14:paraId="64695E71" w14:textId="77777777" w:rsidR="0077559D" w:rsidRPr="004C3269" w:rsidRDefault="0077559D" w:rsidP="004654B2">
      <w:pPr>
        <w:spacing w:line="0" w:lineRule="atLeast"/>
        <w:jc w:val="center"/>
        <w:rPr>
          <w:rFonts w:cs="Arial"/>
          <w:b/>
          <w:sz w:val="22"/>
        </w:rPr>
      </w:pPr>
    </w:p>
    <w:p w14:paraId="3958F52F" w14:textId="77777777" w:rsidR="0077559D" w:rsidRPr="004C3269" w:rsidRDefault="0077559D" w:rsidP="004654B2">
      <w:pPr>
        <w:spacing w:line="0" w:lineRule="atLeast"/>
        <w:jc w:val="center"/>
        <w:rPr>
          <w:rFonts w:cs="Arial"/>
          <w:b/>
          <w:sz w:val="22"/>
        </w:rPr>
      </w:pPr>
    </w:p>
    <w:p w14:paraId="24C2E7A3" w14:textId="77777777" w:rsidR="0077559D" w:rsidRPr="004C3269" w:rsidRDefault="0077559D" w:rsidP="004654B2">
      <w:pPr>
        <w:spacing w:line="0" w:lineRule="atLeast"/>
        <w:jc w:val="center"/>
        <w:rPr>
          <w:rFonts w:cs="Arial"/>
          <w:b/>
          <w:sz w:val="22"/>
        </w:rPr>
      </w:pPr>
    </w:p>
    <w:p w14:paraId="643D30B4" w14:textId="77777777" w:rsidR="0077559D" w:rsidRPr="004C3269" w:rsidRDefault="0077559D" w:rsidP="004654B2">
      <w:pPr>
        <w:spacing w:line="0" w:lineRule="atLeast"/>
        <w:jc w:val="center"/>
        <w:rPr>
          <w:rFonts w:cs="Arial"/>
          <w:b/>
          <w:sz w:val="22"/>
        </w:rPr>
      </w:pPr>
    </w:p>
    <w:p w14:paraId="1A825717" w14:textId="77777777" w:rsidR="0077559D" w:rsidRPr="004C3269" w:rsidRDefault="0077559D" w:rsidP="004654B2">
      <w:pPr>
        <w:spacing w:line="0" w:lineRule="atLeast"/>
        <w:jc w:val="center"/>
        <w:rPr>
          <w:rFonts w:cs="Arial"/>
          <w:b/>
          <w:sz w:val="22"/>
        </w:rPr>
      </w:pPr>
    </w:p>
    <w:p w14:paraId="1553BDD6" w14:textId="77777777" w:rsidR="00990C82" w:rsidRPr="004C3269" w:rsidRDefault="00990C82" w:rsidP="004654B2">
      <w:pPr>
        <w:spacing w:line="0" w:lineRule="atLeast"/>
        <w:jc w:val="center"/>
        <w:rPr>
          <w:rFonts w:cs="Arial"/>
          <w:b/>
          <w:sz w:val="22"/>
        </w:rPr>
      </w:pPr>
    </w:p>
    <w:p w14:paraId="48A68239" w14:textId="77777777" w:rsidR="00990C82" w:rsidRPr="004C3269" w:rsidRDefault="00990C82" w:rsidP="004654B2">
      <w:pPr>
        <w:spacing w:line="0" w:lineRule="atLeast"/>
        <w:jc w:val="center"/>
        <w:rPr>
          <w:rFonts w:cs="Arial"/>
          <w:b/>
          <w:sz w:val="22"/>
        </w:rPr>
      </w:pPr>
    </w:p>
    <w:p w14:paraId="36DEA97D" w14:textId="77777777" w:rsidR="00990C82" w:rsidRPr="004C3269" w:rsidRDefault="00990C82" w:rsidP="004654B2">
      <w:pPr>
        <w:spacing w:line="0" w:lineRule="atLeast"/>
        <w:jc w:val="center"/>
        <w:rPr>
          <w:rFonts w:cs="Arial"/>
          <w:b/>
          <w:sz w:val="22"/>
        </w:rPr>
      </w:pPr>
    </w:p>
    <w:p w14:paraId="1718DFA7" w14:textId="77777777" w:rsidR="00990C82" w:rsidRPr="004C3269" w:rsidRDefault="00990C82" w:rsidP="004654B2">
      <w:pPr>
        <w:spacing w:line="0" w:lineRule="atLeast"/>
        <w:jc w:val="center"/>
        <w:rPr>
          <w:rFonts w:cs="Arial"/>
          <w:b/>
          <w:sz w:val="22"/>
        </w:rPr>
      </w:pPr>
    </w:p>
    <w:p w14:paraId="3048C8D5" w14:textId="77777777" w:rsidR="00990C82" w:rsidRPr="004C3269" w:rsidRDefault="00990C82" w:rsidP="004654B2">
      <w:pPr>
        <w:spacing w:line="0" w:lineRule="atLeast"/>
        <w:rPr>
          <w:rFonts w:cs="Arial"/>
          <w:b/>
          <w:sz w:val="22"/>
        </w:rPr>
      </w:pPr>
    </w:p>
    <w:p w14:paraId="7D18E6DD" w14:textId="77777777" w:rsidR="00BB1E26" w:rsidRPr="004C3269" w:rsidRDefault="00BB1E26" w:rsidP="004654B2">
      <w:pPr>
        <w:spacing w:line="0" w:lineRule="atLeast"/>
        <w:rPr>
          <w:rFonts w:cs="Arial"/>
          <w:sz w:val="22"/>
        </w:rPr>
      </w:pPr>
    </w:p>
    <w:p w14:paraId="3F5DB508" w14:textId="77777777" w:rsidR="00BB1E26" w:rsidRPr="004C3269" w:rsidRDefault="00BB1E26" w:rsidP="004654B2">
      <w:pPr>
        <w:spacing w:line="0" w:lineRule="atLeast"/>
        <w:rPr>
          <w:rFonts w:cs="Arial"/>
          <w:sz w:val="22"/>
        </w:rPr>
      </w:pPr>
    </w:p>
    <w:p w14:paraId="08F6BA6B" w14:textId="77777777" w:rsidR="00BB1E26" w:rsidRPr="004C3269" w:rsidRDefault="00BB1E26" w:rsidP="004654B2">
      <w:pPr>
        <w:spacing w:line="0" w:lineRule="atLeast"/>
        <w:rPr>
          <w:rFonts w:cs="Arial"/>
          <w:sz w:val="22"/>
        </w:rPr>
      </w:pPr>
    </w:p>
    <w:p w14:paraId="7C5A4B6C" w14:textId="77777777" w:rsidR="00BB1E26" w:rsidRPr="004C3269" w:rsidRDefault="00BB1E26" w:rsidP="004654B2">
      <w:pPr>
        <w:spacing w:line="0" w:lineRule="atLeast"/>
        <w:rPr>
          <w:rFonts w:cs="Arial"/>
          <w:sz w:val="22"/>
        </w:rPr>
      </w:pPr>
    </w:p>
    <w:p w14:paraId="2F0C630D" w14:textId="77777777" w:rsidR="00BB1E26" w:rsidRPr="004C3269" w:rsidRDefault="00BB1E26" w:rsidP="004654B2">
      <w:pPr>
        <w:spacing w:line="0" w:lineRule="atLeast"/>
        <w:rPr>
          <w:rFonts w:cs="Arial"/>
          <w:sz w:val="22"/>
        </w:rPr>
      </w:pPr>
    </w:p>
    <w:p w14:paraId="0940A418" w14:textId="77777777" w:rsidR="00BB1E26" w:rsidRPr="004C3269" w:rsidRDefault="00BB1E26" w:rsidP="004654B2">
      <w:pPr>
        <w:spacing w:line="0" w:lineRule="atLeast"/>
        <w:rPr>
          <w:rFonts w:cs="Arial"/>
          <w:sz w:val="22"/>
        </w:rPr>
      </w:pPr>
    </w:p>
    <w:p w14:paraId="0FE3F34E" w14:textId="77777777" w:rsidR="00BB1E26" w:rsidRPr="004C3269" w:rsidRDefault="00BB1E26" w:rsidP="004654B2">
      <w:pPr>
        <w:spacing w:line="0" w:lineRule="atLeast"/>
        <w:rPr>
          <w:rFonts w:cs="Arial"/>
          <w:sz w:val="22"/>
        </w:rPr>
      </w:pPr>
    </w:p>
    <w:p w14:paraId="36F9AEDC" w14:textId="77777777" w:rsidR="00BB1E26" w:rsidRPr="004C3269" w:rsidRDefault="00BB1E26" w:rsidP="004654B2">
      <w:pPr>
        <w:spacing w:line="0" w:lineRule="atLeast"/>
        <w:rPr>
          <w:rFonts w:cs="Arial"/>
          <w:sz w:val="22"/>
        </w:rPr>
      </w:pPr>
    </w:p>
    <w:p w14:paraId="23B5F841" w14:textId="77777777" w:rsidR="00BB1E26" w:rsidRPr="004C3269" w:rsidRDefault="00BB1E26" w:rsidP="004654B2">
      <w:pPr>
        <w:spacing w:line="0" w:lineRule="atLeast"/>
        <w:rPr>
          <w:rFonts w:cs="Arial"/>
          <w:sz w:val="22"/>
        </w:rPr>
      </w:pPr>
    </w:p>
    <w:p w14:paraId="17019049" w14:textId="77777777" w:rsidR="00BB1E26" w:rsidRPr="004C3269" w:rsidRDefault="00BB1E26" w:rsidP="004654B2">
      <w:pPr>
        <w:spacing w:line="0" w:lineRule="atLeast"/>
        <w:rPr>
          <w:rFonts w:cs="Arial"/>
          <w:sz w:val="22"/>
        </w:rPr>
      </w:pPr>
    </w:p>
    <w:p w14:paraId="3208FC9D" w14:textId="77777777" w:rsidR="00BB1E26" w:rsidRPr="004C3269" w:rsidRDefault="00BB1E26" w:rsidP="004654B2">
      <w:pPr>
        <w:spacing w:line="0" w:lineRule="atLeast"/>
        <w:rPr>
          <w:rFonts w:cs="Arial"/>
          <w:sz w:val="22"/>
        </w:rPr>
      </w:pPr>
    </w:p>
    <w:p w14:paraId="1DCFE070" w14:textId="47D06999" w:rsidR="00BB1E26" w:rsidRDefault="00BB1E26" w:rsidP="004654B2">
      <w:pPr>
        <w:spacing w:line="0" w:lineRule="atLeast"/>
        <w:rPr>
          <w:rFonts w:cs="Arial"/>
          <w:sz w:val="22"/>
        </w:rPr>
      </w:pPr>
    </w:p>
    <w:p w14:paraId="216FE6CE" w14:textId="5CF6269B" w:rsidR="004C0DEA" w:rsidRDefault="004C0DEA" w:rsidP="004654B2">
      <w:pPr>
        <w:spacing w:line="0" w:lineRule="atLeast"/>
        <w:rPr>
          <w:rFonts w:cs="Arial"/>
          <w:sz w:val="22"/>
        </w:rPr>
      </w:pPr>
    </w:p>
    <w:p w14:paraId="6A33E3DE" w14:textId="63B9BA80" w:rsidR="004C0DEA" w:rsidRDefault="004C0DEA" w:rsidP="004654B2">
      <w:pPr>
        <w:spacing w:line="0" w:lineRule="atLeast"/>
        <w:rPr>
          <w:rFonts w:cs="Arial"/>
          <w:sz w:val="22"/>
        </w:rPr>
      </w:pPr>
    </w:p>
    <w:p w14:paraId="6734AE31" w14:textId="77777777" w:rsidR="004C0DEA" w:rsidRPr="004C3269" w:rsidRDefault="004C0DEA" w:rsidP="004654B2">
      <w:pPr>
        <w:spacing w:line="0" w:lineRule="atLeast"/>
        <w:rPr>
          <w:rFonts w:cs="Arial"/>
          <w:sz w:val="22"/>
        </w:rPr>
      </w:pPr>
    </w:p>
    <w:p w14:paraId="4AE1F484" w14:textId="77777777" w:rsidR="00BB1E26" w:rsidRPr="004C3269" w:rsidRDefault="00BB1E26" w:rsidP="004654B2">
      <w:pPr>
        <w:spacing w:line="0" w:lineRule="atLeast"/>
        <w:rPr>
          <w:rFonts w:cs="Arial"/>
          <w:sz w:val="22"/>
        </w:rPr>
      </w:pPr>
    </w:p>
    <w:p w14:paraId="596E3EE6" w14:textId="77777777" w:rsidR="00BB1E26" w:rsidRPr="004C3269" w:rsidRDefault="00BB1E26" w:rsidP="004654B2">
      <w:pPr>
        <w:spacing w:line="0" w:lineRule="atLeast"/>
        <w:rPr>
          <w:rFonts w:cs="Arial"/>
          <w:sz w:val="22"/>
        </w:rPr>
      </w:pPr>
    </w:p>
    <w:p w14:paraId="756FDA50" w14:textId="77777777" w:rsidR="005A4097" w:rsidRPr="004C3269" w:rsidRDefault="005A4097" w:rsidP="004654B2">
      <w:pPr>
        <w:spacing w:line="0" w:lineRule="atLeast"/>
        <w:rPr>
          <w:rFonts w:cs="Arial"/>
          <w:sz w:val="22"/>
        </w:rPr>
      </w:pPr>
    </w:p>
    <w:p w14:paraId="659719F4" w14:textId="0B71E370" w:rsidR="00CC78CD" w:rsidRDefault="00CC78CD" w:rsidP="004654B2">
      <w:pPr>
        <w:pStyle w:val="NaslovTOC"/>
        <w:spacing w:before="0" w:line="0" w:lineRule="atLeast"/>
        <w:rPr>
          <w:rFonts w:ascii="Arial" w:hAnsi="Arial" w:cs="Arial"/>
          <w:bCs w:val="0"/>
          <w:color w:val="auto"/>
          <w:sz w:val="22"/>
          <w:szCs w:val="22"/>
        </w:rPr>
      </w:pPr>
      <w:bookmarkStart w:id="0" w:name="_Toc336851729"/>
    </w:p>
    <w:p w14:paraId="2B2EEB4C" w14:textId="42059182" w:rsidR="009375FC" w:rsidRDefault="009375FC" w:rsidP="009375FC">
      <w:pPr>
        <w:rPr>
          <w:lang w:eastAsia="sl-SI"/>
        </w:rPr>
      </w:pPr>
    </w:p>
    <w:p w14:paraId="6AAC0C54" w14:textId="6561E621" w:rsidR="009375FC" w:rsidRDefault="009375FC" w:rsidP="009375FC">
      <w:pPr>
        <w:rPr>
          <w:lang w:eastAsia="sl-SI"/>
        </w:rPr>
      </w:pPr>
    </w:p>
    <w:p w14:paraId="63F69645" w14:textId="77777777" w:rsidR="00CC78CD" w:rsidRDefault="00CC78CD" w:rsidP="004654B2">
      <w:pPr>
        <w:pStyle w:val="NaslovTOC"/>
        <w:spacing w:before="0" w:line="0" w:lineRule="atLeast"/>
        <w:rPr>
          <w:rFonts w:ascii="Arial" w:hAnsi="Arial" w:cs="Arial"/>
          <w:bCs w:val="0"/>
          <w:color w:val="auto"/>
          <w:sz w:val="22"/>
          <w:szCs w:val="22"/>
        </w:rPr>
      </w:pPr>
    </w:p>
    <w:p w14:paraId="75773536" w14:textId="78A819E6" w:rsidR="00D65E75" w:rsidRPr="004C3269" w:rsidRDefault="009B3F0C" w:rsidP="004654B2">
      <w:pPr>
        <w:pStyle w:val="NaslovTOC"/>
        <w:spacing w:before="0" w:line="0" w:lineRule="atLeast"/>
        <w:rPr>
          <w:rFonts w:ascii="Arial" w:hAnsi="Arial" w:cs="Arial"/>
          <w:bCs w:val="0"/>
          <w:color w:val="auto"/>
          <w:sz w:val="22"/>
          <w:szCs w:val="22"/>
        </w:rPr>
      </w:pPr>
      <w:r w:rsidRPr="004C3269">
        <w:rPr>
          <w:rFonts w:ascii="Arial" w:hAnsi="Arial" w:cs="Arial"/>
          <w:bCs w:val="0"/>
          <w:color w:val="auto"/>
          <w:sz w:val="22"/>
          <w:szCs w:val="22"/>
        </w:rPr>
        <w:t>KAZALO</w:t>
      </w:r>
    </w:p>
    <w:p w14:paraId="5ED7A40E" w14:textId="3790EBDF" w:rsidR="00BB3A2F"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3269">
        <w:rPr>
          <w:rFonts w:ascii="Arial" w:hAnsi="Arial" w:cs="Arial"/>
          <w:b w:val="0"/>
          <w:sz w:val="22"/>
          <w:szCs w:val="22"/>
        </w:rPr>
        <w:fldChar w:fldCharType="begin"/>
      </w:r>
      <w:r w:rsidRPr="004C3269">
        <w:rPr>
          <w:rFonts w:ascii="Arial" w:hAnsi="Arial" w:cs="Arial"/>
          <w:b w:val="0"/>
          <w:sz w:val="22"/>
          <w:szCs w:val="22"/>
        </w:rPr>
        <w:instrText xml:space="preserve"> TOC \o "1-5" \h \z \u </w:instrText>
      </w:r>
      <w:r w:rsidRPr="004C3269">
        <w:rPr>
          <w:rFonts w:ascii="Arial" w:hAnsi="Arial" w:cs="Arial"/>
          <w:b w:val="0"/>
          <w:sz w:val="22"/>
          <w:szCs w:val="22"/>
        </w:rPr>
        <w:fldChar w:fldCharType="separate"/>
      </w:r>
      <w:hyperlink w:anchor="_Toc136846871" w:history="1">
        <w:r w:rsidR="00BB3A2F" w:rsidRPr="006B364B">
          <w:rPr>
            <w:rStyle w:val="Hiperpovezava"/>
            <w:rFonts w:cs="Arial"/>
            <w:noProof/>
          </w:rPr>
          <w:t>1.</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NAROČNIK</w:t>
        </w:r>
        <w:r w:rsidR="00BB3A2F">
          <w:rPr>
            <w:noProof/>
            <w:webHidden/>
          </w:rPr>
          <w:tab/>
        </w:r>
        <w:r w:rsidR="00BB3A2F">
          <w:rPr>
            <w:noProof/>
            <w:webHidden/>
          </w:rPr>
          <w:fldChar w:fldCharType="begin"/>
        </w:r>
        <w:r w:rsidR="00BB3A2F">
          <w:rPr>
            <w:noProof/>
            <w:webHidden/>
          </w:rPr>
          <w:instrText xml:space="preserve"> PAGEREF _Toc136846871 \h </w:instrText>
        </w:r>
        <w:r w:rsidR="00BB3A2F">
          <w:rPr>
            <w:noProof/>
            <w:webHidden/>
          </w:rPr>
        </w:r>
        <w:r w:rsidR="00BB3A2F">
          <w:rPr>
            <w:noProof/>
            <w:webHidden/>
          </w:rPr>
          <w:fldChar w:fldCharType="separate"/>
        </w:r>
        <w:r w:rsidR="00BB3A2F">
          <w:rPr>
            <w:noProof/>
            <w:webHidden/>
          </w:rPr>
          <w:t>4</w:t>
        </w:r>
        <w:r w:rsidR="00BB3A2F">
          <w:rPr>
            <w:noProof/>
            <w:webHidden/>
          </w:rPr>
          <w:fldChar w:fldCharType="end"/>
        </w:r>
      </w:hyperlink>
    </w:p>
    <w:p w14:paraId="11BD8581" w14:textId="2A401277" w:rsidR="00BB3A2F" w:rsidRDefault="00FF3E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846872" w:history="1">
        <w:r w:rsidR="00BB3A2F" w:rsidRPr="006B364B">
          <w:rPr>
            <w:rStyle w:val="Hiperpovezava"/>
            <w:rFonts w:cs="Arial"/>
            <w:noProof/>
          </w:rPr>
          <w:t>2.</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OZNAKA, PREDMET in trajanje JAVNEGA NAROČILA</w:t>
        </w:r>
        <w:r w:rsidR="00BB3A2F">
          <w:rPr>
            <w:noProof/>
            <w:webHidden/>
          </w:rPr>
          <w:tab/>
        </w:r>
        <w:r w:rsidR="00BB3A2F">
          <w:rPr>
            <w:noProof/>
            <w:webHidden/>
          </w:rPr>
          <w:fldChar w:fldCharType="begin"/>
        </w:r>
        <w:r w:rsidR="00BB3A2F">
          <w:rPr>
            <w:noProof/>
            <w:webHidden/>
          </w:rPr>
          <w:instrText xml:space="preserve"> PAGEREF _Toc136846872 \h </w:instrText>
        </w:r>
        <w:r w:rsidR="00BB3A2F">
          <w:rPr>
            <w:noProof/>
            <w:webHidden/>
          </w:rPr>
        </w:r>
        <w:r w:rsidR="00BB3A2F">
          <w:rPr>
            <w:noProof/>
            <w:webHidden/>
          </w:rPr>
          <w:fldChar w:fldCharType="separate"/>
        </w:r>
        <w:r w:rsidR="00BB3A2F">
          <w:rPr>
            <w:noProof/>
            <w:webHidden/>
          </w:rPr>
          <w:t>4</w:t>
        </w:r>
        <w:r w:rsidR="00BB3A2F">
          <w:rPr>
            <w:noProof/>
            <w:webHidden/>
          </w:rPr>
          <w:fldChar w:fldCharType="end"/>
        </w:r>
      </w:hyperlink>
    </w:p>
    <w:p w14:paraId="2EB7663A" w14:textId="43F74D3A" w:rsidR="00BB3A2F" w:rsidRDefault="00FF3E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846873" w:history="1">
        <w:r w:rsidR="00BB3A2F" w:rsidRPr="006B364B">
          <w:rPr>
            <w:rStyle w:val="Hiperpovezava"/>
            <w:rFonts w:cs="Arial"/>
            <w:noProof/>
          </w:rPr>
          <w:t>3.</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PRAVNA PODLAGA IN NAČIN ODDAJE JAVNEGA NAROČILA</w:t>
        </w:r>
        <w:r w:rsidR="00BB3A2F">
          <w:rPr>
            <w:noProof/>
            <w:webHidden/>
          </w:rPr>
          <w:tab/>
        </w:r>
        <w:r w:rsidR="00BB3A2F">
          <w:rPr>
            <w:noProof/>
            <w:webHidden/>
          </w:rPr>
          <w:fldChar w:fldCharType="begin"/>
        </w:r>
        <w:r w:rsidR="00BB3A2F">
          <w:rPr>
            <w:noProof/>
            <w:webHidden/>
          </w:rPr>
          <w:instrText xml:space="preserve"> PAGEREF _Toc136846873 \h </w:instrText>
        </w:r>
        <w:r w:rsidR="00BB3A2F">
          <w:rPr>
            <w:noProof/>
            <w:webHidden/>
          </w:rPr>
        </w:r>
        <w:r w:rsidR="00BB3A2F">
          <w:rPr>
            <w:noProof/>
            <w:webHidden/>
          </w:rPr>
          <w:fldChar w:fldCharType="separate"/>
        </w:r>
        <w:r w:rsidR="00BB3A2F">
          <w:rPr>
            <w:noProof/>
            <w:webHidden/>
          </w:rPr>
          <w:t>5</w:t>
        </w:r>
        <w:r w:rsidR="00BB3A2F">
          <w:rPr>
            <w:noProof/>
            <w:webHidden/>
          </w:rPr>
          <w:fldChar w:fldCharType="end"/>
        </w:r>
      </w:hyperlink>
    </w:p>
    <w:p w14:paraId="4CD99A08" w14:textId="1106D457" w:rsidR="00BB3A2F" w:rsidRDefault="00FF3E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846874" w:history="1">
        <w:r w:rsidR="00BB3A2F" w:rsidRPr="006B364B">
          <w:rPr>
            <w:rStyle w:val="Hiperpovezava"/>
            <w:rFonts w:cs="Arial"/>
            <w:noProof/>
          </w:rPr>
          <w:t>4.</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rOK IN NAČIN PREDLOŽITVE PONUDBE</w:t>
        </w:r>
        <w:r w:rsidR="00BB3A2F">
          <w:rPr>
            <w:noProof/>
            <w:webHidden/>
          </w:rPr>
          <w:tab/>
        </w:r>
        <w:r w:rsidR="00BB3A2F">
          <w:rPr>
            <w:noProof/>
            <w:webHidden/>
          </w:rPr>
          <w:fldChar w:fldCharType="begin"/>
        </w:r>
        <w:r w:rsidR="00BB3A2F">
          <w:rPr>
            <w:noProof/>
            <w:webHidden/>
          </w:rPr>
          <w:instrText xml:space="preserve"> PAGEREF _Toc136846874 \h </w:instrText>
        </w:r>
        <w:r w:rsidR="00BB3A2F">
          <w:rPr>
            <w:noProof/>
            <w:webHidden/>
          </w:rPr>
        </w:r>
        <w:r w:rsidR="00BB3A2F">
          <w:rPr>
            <w:noProof/>
            <w:webHidden/>
          </w:rPr>
          <w:fldChar w:fldCharType="separate"/>
        </w:r>
        <w:r w:rsidR="00BB3A2F">
          <w:rPr>
            <w:noProof/>
            <w:webHidden/>
          </w:rPr>
          <w:t>5</w:t>
        </w:r>
        <w:r w:rsidR="00BB3A2F">
          <w:rPr>
            <w:noProof/>
            <w:webHidden/>
          </w:rPr>
          <w:fldChar w:fldCharType="end"/>
        </w:r>
      </w:hyperlink>
    </w:p>
    <w:p w14:paraId="52F71260" w14:textId="105FA64A"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75" w:history="1">
        <w:r w:rsidR="00BB3A2F" w:rsidRPr="006B364B">
          <w:rPr>
            <w:rStyle w:val="Hiperpovezava"/>
            <w:rFonts w:cs="Arial"/>
            <w:noProof/>
          </w:rPr>
          <w:t>4.1</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cs="Arial"/>
            <w:noProof/>
          </w:rPr>
          <w:t>ELEKTRONSKA PONUDBA</w:t>
        </w:r>
        <w:r w:rsidR="00BB3A2F">
          <w:rPr>
            <w:noProof/>
            <w:webHidden/>
          </w:rPr>
          <w:tab/>
        </w:r>
        <w:r w:rsidR="00BB3A2F">
          <w:rPr>
            <w:noProof/>
            <w:webHidden/>
          </w:rPr>
          <w:fldChar w:fldCharType="begin"/>
        </w:r>
        <w:r w:rsidR="00BB3A2F">
          <w:rPr>
            <w:noProof/>
            <w:webHidden/>
          </w:rPr>
          <w:instrText xml:space="preserve"> PAGEREF _Toc136846875 \h </w:instrText>
        </w:r>
        <w:r w:rsidR="00BB3A2F">
          <w:rPr>
            <w:noProof/>
            <w:webHidden/>
          </w:rPr>
        </w:r>
        <w:r w:rsidR="00BB3A2F">
          <w:rPr>
            <w:noProof/>
            <w:webHidden/>
          </w:rPr>
          <w:fldChar w:fldCharType="separate"/>
        </w:r>
        <w:r w:rsidR="00BB3A2F">
          <w:rPr>
            <w:noProof/>
            <w:webHidden/>
          </w:rPr>
          <w:t>5</w:t>
        </w:r>
        <w:r w:rsidR="00BB3A2F">
          <w:rPr>
            <w:noProof/>
            <w:webHidden/>
          </w:rPr>
          <w:fldChar w:fldCharType="end"/>
        </w:r>
      </w:hyperlink>
    </w:p>
    <w:p w14:paraId="6B88D52C" w14:textId="6056FCBA" w:rsidR="00BB3A2F" w:rsidRDefault="00FF3E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846876" w:history="1">
        <w:r w:rsidR="00BB3A2F" w:rsidRPr="006B364B">
          <w:rPr>
            <w:rStyle w:val="Hiperpovezava"/>
            <w:rFonts w:cs="Arial"/>
            <w:noProof/>
          </w:rPr>
          <w:t>5.</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ČAS IN KRAJ ODPIRANJA PONUDB, PROTOKOL POGAJANJ</w:t>
        </w:r>
        <w:r w:rsidR="00BB3A2F">
          <w:rPr>
            <w:noProof/>
            <w:webHidden/>
          </w:rPr>
          <w:tab/>
        </w:r>
        <w:r w:rsidR="00BB3A2F">
          <w:rPr>
            <w:noProof/>
            <w:webHidden/>
          </w:rPr>
          <w:fldChar w:fldCharType="begin"/>
        </w:r>
        <w:r w:rsidR="00BB3A2F">
          <w:rPr>
            <w:noProof/>
            <w:webHidden/>
          </w:rPr>
          <w:instrText xml:space="preserve"> PAGEREF _Toc136846876 \h </w:instrText>
        </w:r>
        <w:r w:rsidR="00BB3A2F">
          <w:rPr>
            <w:noProof/>
            <w:webHidden/>
          </w:rPr>
        </w:r>
        <w:r w:rsidR="00BB3A2F">
          <w:rPr>
            <w:noProof/>
            <w:webHidden/>
          </w:rPr>
          <w:fldChar w:fldCharType="separate"/>
        </w:r>
        <w:r w:rsidR="00BB3A2F">
          <w:rPr>
            <w:noProof/>
            <w:webHidden/>
          </w:rPr>
          <w:t>6</w:t>
        </w:r>
        <w:r w:rsidR="00BB3A2F">
          <w:rPr>
            <w:noProof/>
            <w:webHidden/>
          </w:rPr>
          <w:fldChar w:fldCharType="end"/>
        </w:r>
      </w:hyperlink>
    </w:p>
    <w:p w14:paraId="7B66F330" w14:textId="3091B64E" w:rsidR="00BB3A2F" w:rsidRDefault="00FF3E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846877" w:history="1">
        <w:r w:rsidR="00BB3A2F" w:rsidRPr="006B364B">
          <w:rPr>
            <w:rStyle w:val="Hiperpovezava"/>
            <w:rFonts w:cs="Arial"/>
            <w:noProof/>
          </w:rPr>
          <w:t>6.</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TEMELJNA PRAVILA za dostop, obvestila in pojasnila v zvezi z razpisno dokumentacijo</w:t>
        </w:r>
        <w:r w:rsidR="00BB3A2F">
          <w:rPr>
            <w:noProof/>
            <w:webHidden/>
          </w:rPr>
          <w:tab/>
        </w:r>
        <w:r w:rsidR="00BB3A2F">
          <w:rPr>
            <w:noProof/>
            <w:webHidden/>
          </w:rPr>
          <w:fldChar w:fldCharType="begin"/>
        </w:r>
        <w:r w:rsidR="00BB3A2F">
          <w:rPr>
            <w:noProof/>
            <w:webHidden/>
          </w:rPr>
          <w:instrText xml:space="preserve"> PAGEREF _Toc136846877 \h </w:instrText>
        </w:r>
        <w:r w:rsidR="00BB3A2F">
          <w:rPr>
            <w:noProof/>
            <w:webHidden/>
          </w:rPr>
        </w:r>
        <w:r w:rsidR="00BB3A2F">
          <w:rPr>
            <w:noProof/>
            <w:webHidden/>
          </w:rPr>
          <w:fldChar w:fldCharType="separate"/>
        </w:r>
        <w:r w:rsidR="00BB3A2F">
          <w:rPr>
            <w:noProof/>
            <w:webHidden/>
          </w:rPr>
          <w:t>6</w:t>
        </w:r>
        <w:r w:rsidR="00BB3A2F">
          <w:rPr>
            <w:noProof/>
            <w:webHidden/>
          </w:rPr>
          <w:fldChar w:fldCharType="end"/>
        </w:r>
      </w:hyperlink>
    </w:p>
    <w:p w14:paraId="378C8288" w14:textId="2657FE7D" w:rsidR="00BB3A2F" w:rsidRDefault="00FF3E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846878" w:history="1">
        <w:r w:rsidR="00BB3A2F" w:rsidRPr="006B364B">
          <w:rPr>
            <w:rStyle w:val="Hiperpovezava"/>
            <w:rFonts w:cs="Arial"/>
            <w:noProof/>
          </w:rPr>
          <w:t>7.</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ugotavljanje sposobnosti</w:t>
        </w:r>
        <w:r w:rsidR="00BB3A2F">
          <w:rPr>
            <w:noProof/>
            <w:webHidden/>
          </w:rPr>
          <w:tab/>
        </w:r>
        <w:r w:rsidR="00BB3A2F">
          <w:rPr>
            <w:noProof/>
            <w:webHidden/>
          </w:rPr>
          <w:fldChar w:fldCharType="begin"/>
        </w:r>
        <w:r w:rsidR="00BB3A2F">
          <w:rPr>
            <w:noProof/>
            <w:webHidden/>
          </w:rPr>
          <w:instrText xml:space="preserve"> PAGEREF _Toc136846878 \h </w:instrText>
        </w:r>
        <w:r w:rsidR="00BB3A2F">
          <w:rPr>
            <w:noProof/>
            <w:webHidden/>
          </w:rPr>
        </w:r>
        <w:r w:rsidR="00BB3A2F">
          <w:rPr>
            <w:noProof/>
            <w:webHidden/>
          </w:rPr>
          <w:fldChar w:fldCharType="separate"/>
        </w:r>
        <w:r w:rsidR="00BB3A2F">
          <w:rPr>
            <w:noProof/>
            <w:webHidden/>
          </w:rPr>
          <w:t>7</w:t>
        </w:r>
        <w:r w:rsidR="00BB3A2F">
          <w:rPr>
            <w:noProof/>
            <w:webHidden/>
          </w:rPr>
          <w:fldChar w:fldCharType="end"/>
        </w:r>
      </w:hyperlink>
    </w:p>
    <w:p w14:paraId="24786C42" w14:textId="48CD5202"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79" w:history="1">
        <w:r w:rsidR="00BB3A2F" w:rsidRPr="006B364B">
          <w:rPr>
            <w:rStyle w:val="Hiperpovezava"/>
            <w:rFonts w:cs="Arial"/>
            <w:noProof/>
          </w:rPr>
          <w:t>7.1</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cs="Arial"/>
            <w:noProof/>
          </w:rPr>
          <w:t>ugotavljanje sposobnosti za sodelovanje v postopku oddaje javnega naročila in dokazila</w:t>
        </w:r>
        <w:r w:rsidR="00BB3A2F">
          <w:rPr>
            <w:noProof/>
            <w:webHidden/>
          </w:rPr>
          <w:tab/>
        </w:r>
        <w:r w:rsidR="00BB3A2F">
          <w:rPr>
            <w:noProof/>
            <w:webHidden/>
          </w:rPr>
          <w:fldChar w:fldCharType="begin"/>
        </w:r>
        <w:r w:rsidR="00BB3A2F">
          <w:rPr>
            <w:noProof/>
            <w:webHidden/>
          </w:rPr>
          <w:instrText xml:space="preserve"> PAGEREF _Toc136846879 \h </w:instrText>
        </w:r>
        <w:r w:rsidR="00BB3A2F">
          <w:rPr>
            <w:noProof/>
            <w:webHidden/>
          </w:rPr>
        </w:r>
        <w:r w:rsidR="00BB3A2F">
          <w:rPr>
            <w:noProof/>
            <w:webHidden/>
          </w:rPr>
          <w:fldChar w:fldCharType="separate"/>
        </w:r>
        <w:r w:rsidR="00BB3A2F">
          <w:rPr>
            <w:noProof/>
            <w:webHidden/>
          </w:rPr>
          <w:t>7</w:t>
        </w:r>
        <w:r w:rsidR="00BB3A2F">
          <w:rPr>
            <w:noProof/>
            <w:webHidden/>
          </w:rPr>
          <w:fldChar w:fldCharType="end"/>
        </w:r>
      </w:hyperlink>
    </w:p>
    <w:p w14:paraId="3ADDD314" w14:textId="6BDDB751"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80" w:history="1">
        <w:r w:rsidR="00BB3A2F" w:rsidRPr="006B364B">
          <w:rPr>
            <w:rStyle w:val="Hiperpovezava"/>
            <w:rFonts w:cs="Arial"/>
            <w:noProof/>
          </w:rPr>
          <w:t>7.2</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cs="Arial"/>
            <w:noProof/>
          </w:rPr>
          <w:t>RAZLOGI ZA IZKLJUČITEV</w:t>
        </w:r>
        <w:r w:rsidR="00BB3A2F">
          <w:rPr>
            <w:noProof/>
            <w:webHidden/>
          </w:rPr>
          <w:tab/>
        </w:r>
        <w:r w:rsidR="00BB3A2F">
          <w:rPr>
            <w:noProof/>
            <w:webHidden/>
          </w:rPr>
          <w:fldChar w:fldCharType="begin"/>
        </w:r>
        <w:r w:rsidR="00BB3A2F">
          <w:rPr>
            <w:noProof/>
            <w:webHidden/>
          </w:rPr>
          <w:instrText xml:space="preserve"> PAGEREF _Toc136846880 \h </w:instrText>
        </w:r>
        <w:r w:rsidR="00BB3A2F">
          <w:rPr>
            <w:noProof/>
            <w:webHidden/>
          </w:rPr>
        </w:r>
        <w:r w:rsidR="00BB3A2F">
          <w:rPr>
            <w:noProof/>
            <w:webHidden/>
          </w:rPr>
          <w:fldChar w:fldCharType="separate"/>
        </w:r>
        <w:r w:rsidR="00BB3A2F">
          <w:rPr>
            <w:noProof/>
            <w:webHidden/>
          </w:rPr>
          <w:t>7</w:t>
        </w:r>
        <w:r w:rsidR="00BB3A2F">
          <w:rPr>
            <w:noProof/>
            <w:webHidden/>
          </w:rPr>
          <w:fldChar w:fldCharType="end"/>
        </w:r>
      </w:hyperlink>
    </w:p>
    <w:p w14:paraId="6AF77B75" w14:textId="1BFA9D91"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81" w:history="1">
        <w:r w:rsidR="00BB3A2F" w:rsidRPr="006B364B">
          <w:rPr>
            <w:rStyle w:val="Hiperpovezava"/>
            <w:rFonts w:cs="Arial"/>
            <w:noProof/>
          </w:rPr>
          <w:t>7.3</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cs="Arial"/>
            <w:noProof/>
          </w:rPr>
          <w:t>POGOJ ZA SODELOVANJE GLEDE USTREZNOSTI ZA OPRAVLJANJE POKLICNE DEJAVNOSTI</w:t>
        </w:r>
        <w:r w:rsidR="00BB3A2F">
          <w:rPr>
            <w:noProof/>
            <w:webHidden/>
          </w:rPr>
          <w:tab/>
        </w:r>
        <w:r w:rsidR="00BB3A2F">
          <w:rPr>
            <w:noProof/>
            <w:webHidden/>
          </w:rPr>
          <w:fldChar w:fldCharType="begin"/>
        </w:r>
        <w:r w:rsidR="00BB3A2F">
          <w:rPr>
            <w:noProof/>
            <w:webHidden/>
          </w:rPr>
          <w:instrText xml:space="preserve"> PAGEREF _Toc136846881 \h </w:instrText>
        </w:r>
        <w:r w:rsidR="00BB3A2F">
          <w:rPr>
            <w:noProof/>
            <w:webHidden/>
          </w:rPr>
        </w:r>
        <w:r w:rsidR="00BB3A2F">
          <w:rPr>
            <w:noProof/>
            <w:webHidden/>
          </w:rPr>
          <w:fldChar w:fldCharType="separate"/>
        </w:r>
        <w:r w:rsidR="00BB3A2F">
          <w:rPr>
            <w:noProof/>
            <w:webHidden/>
          </w:rPr>
          <w:t>8</w:t>
        </w:r>
        <w:r w:rsidR="00BB3A2F">
          <w:rPr>
            <w:noProof/>
            <w:webHidden/>
          </w:rPr>
          <w:fldChar w:fldCharType="end"/>
        </w:r>
      </w:hyperlink>
    </w:p>
    <w:p w14:paraId="33482580" w14:textId="3221E239"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82" w:history="1">
        <w:r w:rsidR="00BB3A2F" w:rsidRPr="006B364B">
          <w:rPr>
            <w:rStyle w:val="Hiperpovezava"/>
            <w:rFonts w:cs="Arial"/>
            <w:noProof/>
          </w:rPr>
          <w:t>7.4</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cs="Arial"/>
            <w:noProof/>
          </w:rPr>
          <w:t>Ekonomski pogoji in finančni položaj</w:t>
        </w:r>
        <w:r w:rsidR="00BB3A2F">
          <w:rPr>
            <w:noProof/>
            <w:webHidden/>
          </w:rPr>
          <w:tab/>
        </w:r>
        <w:r w:rsidR="00BB3A2F">
          <w:rPr>
            <w:noProof/>
            <w:webHidden/>
          </w:rPr>
          <w:fldChar w:fldCharType="begin"/>
        </w:r>
        <w:r w:rsidR="00BB3A2F">
          <w:rPr>
            <w:noProof/>
            <w:webHidden/>
          </w:rPr>
          <w:instrText xml:space="preserve"> PAGEREF _Toc136846882 \h </w:instrText>
        </w:r>
        <w:r w:rsidR="00BB3A2F">
          <w:rPr>
            <w:noProof/>
            <w:webHidden/>
          </w:rPr>
        </w:r>
        <w:r w:rsidR="00BB3A2F">
          <w:rPr>
            <w:noProof/>
            <w:webHidden/>
          </w:rPr>
          <w:fldChar w:fldCharType="separate"/>
        </w:r>
        <w:r w:rsidR="00BB3A2F">
          <w:rPr>
            <w:noProof/>
            <w:webHidden/>
          </w:rPr>
          <w:t>9</w:t>
        </w:r>
        <w:r w:rsidR="00BB3A2F">
          <w:rPr>
            <w:noProof/>
            <w:webHidden/>
          </w:rPr>
          <w:fldChar w:fldCharType="end"/>
        </w:r>
      </w:hyperlink>
    </w:p>
    <w:p w14:paraId="71D36BD9" w14:textId="1C6EA080"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83" w:history="1">
        <w:r w:rsidR="00BB3A2F" w:rsidRPr="006B364B">
          <w:rPr>
            <w:rStyle w:val="Hiperpovezava"/>
            <w:rFonts w:cs="Arial"/>
            <w:noProof/>
          </w:rPr>
          <w:t>7.5</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cs="Arial"/>
            <w:noProof/>
          </w:rPr>
          <w:t>Drugi pogoji</w:t>
        </w:r>
        <w:r w:rsidR="00BB3A2F">
          <w:rPr>
            <w:noProof/>
            <w:webHidden/>
          </w:rPr>
          <w:tab/>
        </w:r>
        <w:r w:rsidR="00BB3A2F">
          <w:rPr>
            <w:noProof/>
            <w:webHidden/>
          </w:rPr>
          <w:fldChar w:fldCharType="begin"/>
        </w:r>
        <w:r w:rsidR="00BB3A2F">
          <w:rPr>
            <w:noProof/>
            <w:webHidden/>
          </w:rPr>
          <w:instrText xml:space="preserve"> PAGEREF _Toc136846883 \h </w:instrText>
        </w:r>
        <w:r w:rsidR="00BB3A2F">
          <w:rPr>
            <w:noProof/>
            <w:webHidden/>
          </w:rPr>
        </w:r>
        <w:r w:rsidR="00BB3A2F">
          <w:rPr>
            <w:noProof/>
            <w:webHidden/>
          </w:rPr>
          <w:fldChar w:fldCharType="separate"/>
        </w:r>
        <w:r w:rsidR="00BB3A2F">
          <w:rPr>
            <w:noProof/>
            <w:webHidden/>
          </w:rPr>
          <w:t>9</w:t>
        </w:r>
        <w:r w:rsidR="00BB3A2F">
          <w:rPr>
            <w:noProof/>
            <w:webHidden/>
          </w:rPr>
          <w:fldChar w:fldCharType="end"/>
        </w:r>
      </w:hyperlink>
    </w:p>
    <w:p w14:paraId="56DD678E" w14:textId="13F63E3C" w:rsidR="00BB3A2F" w:rsidRDefault="00FF3E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846884" w:history="1">
        <w:r w:rsidR="00BB3A2F" w:rsidRPr="006B364B">
          <w:rPr>
            <w:rStyle w:val="Hiperpovezava"/>
            <w:rFonts w:cs="Arial"/>
            <w:noProof/>
          </w:rPr>
          <w:t>8.</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merilo</w:t>
        </w:r>
        <w:r w:rsidR="00BB3A2F">
          <w:rPr>
            <w:noProof/>
            <w:webHidden/>
          </w:rPr>
          <w:tab/>
        </w:r>
        <w:r w:rsidR="00BB3A2F">
          <w:rPr>
            <w:noProof/>
            <w:webHidden/>
          </w:rPr>
          <w:fldChar w:fldCharType="begin"/>
        </w:r>
        <w:r w:rsidR="00BB3A2F">
          <w:rPr>
            <w:noProof/>
            <w:webHidden/>
          </w:rPr>
          <w:instrText xml:space="preserve"> PAGEREF _Toc136846884 \h </w:instrText>
        </w:r>
        <w:r w:rsidR="00BB3A2F">
          <w:rPr>
            <w:noProof/>
            <w:webHidden/>
          </w:rPr>
        </w:r>
        <w:r w:rsidR="00BB3A2F">
          <w:rPr>
            <w:noProof/>
            <w:webHidden/>
          </w:rPr>
          <w:fldChar w:fldCharType="separate"/>
        </w:r>
        <w:r w:rsidR="00BB3A2F">
          <w:rPr>
            <w:noProof/>
            <w:webHidden/>
          </w:rPr>
          <w:t>9</w:t>
        </w:r>
        <w:r w:rsidR="00BB3A2F">
          <w:rPr>
            <w:noProof/>
            <w:webHidden/>
          </w:rPr>
          <w:fldChar w:fldCharType="end"/>
        </w:r>
      </w:hyperlink>
    </w:p>
    <w:p w14:paraId="06DA9904" w14:textId="7964E29F" w:rsidR="00BB3A2F" w:rsidRDefault="00FF3E4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846885" w:history="1">
        <w:r w:rsidR="00BB3A2F" w:rsidRPr="006B364B">
          <w:rPr>
            <w:rStyle w:val="Hiperpovezava"/>
            <w:rFonts w:cs="Arial"/>
            <w:noProof/>
          </w:rPr>
          <w:t>9.</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Ponudbena dokumentacija</w:t>
        </w:r>
        <w:r w:rsidR="00BB3A2F">
          <w:rPr>
            <w:noProof/>
            <w:webHidden/>
          </w:rPr>
          <w:tab/>
        </w:r>
        <w:r w:rsidR="00BB3A2F">
          <w:rPr>
            <w:noProof/>
            <w:webHidden/>
          </w:rPr>
          <w:fldChar w:fldCharType="begin"/>
        </w:r>
        <w:r w:rsidR="00BB3A2F">
          <w:rPr>
            <w:noProof/>
            <w:webHidden/>
          </w:rPr>
          <w:instrText xml:space="preserve"> PAGEREF _Toc136846885 \h </w:instrText>
        </w:r>
        <w:r w:rsidR="00BB3A2F">
          <w:rPr>
            <w:noProof/>
            <w:webHidden/>
          </w:rPr>
        </w:r>
        <w:r w:rsidR="00BB3A2F">
          <w:rPr>
            <w:noProof/>
            <w:webHidden/>
          </w:rPr>
          <w:fldChar w:fldCharType="separate"/>
        </w:r>
        <w:r w:rsidR="00BB3A2F">
          <w:rPr>
            <w:noProof/>
            <w:webHidden/>
          </w:rPr>
          <w:t>9</w:t>
        </w:r>
        <w:r w:rsidR="00BB3A2F">
          <w:rPr>
            <w:noProof/>
            <w:webHidden/>
          </w:rPr>
          <w:fldChar w:fldCharType="end"/>
        </w:r>
      </w:hyperlink>
    </w:p>
    <w:p w14:paraId="0B2CED8C" w14:textId="5F6A46F2" w:rsidR="00BB3A2F" w:rsidRDefault="00FF3E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846886" w:history="1">
        <w:r w:rsidR="00BB3A2F" w:rsidRPr="006B364B">
          <w:rPr>
            <w:rStyle w:val="Hiperpovezava"/>
            <w:rFonts w:cs="Arial"/>
            <w:noProof/>
          </w:rPr>
          <w:t>10.</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PREDRAČUN IN PONUDBENA VREDNOST</w:t>
        </w:r>
        <w:r w:rsidR="00BB3A2F">
          <w:rPr>
            <w:noProof/>
            <w:webHidden/>
          </w:rPr>
          <w:tab/>
        </w:r>
        <w:r w:rsidR="00BB3A2F">
          <w:rPr>
            <w:noProof/>
            <w:webHidden/>
          </w:rPr>
          <w:fldChar w:fldCharType="begin"/>
        </w:r>
        <w:r w:rsidR="00BB3A2F">
          <w:rPr>
            <w:noProof/>
            <w:webHidden/>
          </w:rPr>
          <w:instrText xml:space="preserve"> PAGEREF _Toc136846886 \h </w:instrText>
        </w:r>
        <w:r w:rsidR="00BB3A2F">
          <w:rPr>
            <w:noProof/>
            <w:webHidden/>
          </w:rPr>
        </w:r>
        <w:r w:rsidR="00BB3A2F">
          <w:rPr>
            <w:noProof/>
            <w:webHidden/>
          </w:rPr>
          <w:fldChar w:fldCharType="separate"/>
        </w:r>
        <w:r w:rsidR="00BB3A2F">
          <w:rPr>
            <w:noProof/>
            <w:webHidden/>
          </w:rPr>
          <w:t>10</w:t>
        </w:r>
        <w:r w:rsidR="00BB3A2F">
          <w:rPr>
            <w:noProof/>
            <w:webHidden/>
          </w:rPr>
          <w:fldChar w:fldCharType="end"/>
        </w:r>
      </w:hyperlink>
    </w:p>
    <w:p w14:paraId="55A1C516" w14:textId="2520E263" w:rsidR="00BB3A2F" w:rsidRDefault="00FF3E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846887" w:history="1">
        <w:r w:rsidR="00BB3A2F" w:rsidRPr="006B364B">
          <w:rPr>
            <w:rStyle w:val="Hiperpovezava"/>
            <w:rFonts w:cs="Arial"/>
            <w:noProof/>
          </w:rPr>
          <w:t>11.</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cs="Arial"/>
            <w:noProof/>
          </w:rPr>
          <w:t>DRUGA DOLOČILA ZA PRIPRAVO PONUDBE</w:t>
        </w:r>
        <w:r w:rsidR="00BB3A2F">
          <w:rPr>
            <w:noProof/>
            <w:webHidden/>
          </w:rPr>
          <w:tab/>
        </w:r>
        <w:r w:rsidR="00BB3A2F">
          <w:rPr>
            <w:noProof/>
            <w:webHidden/>
          </w:rPr>
          <w:fldChar w:fldCharType="begin"/>
        </w:r>
        <w:r w:rsidR="00BB3A2F">
          <w:rPr>
            <w:noProof/>
            <w:webHidden/>
          </w:rPr>
          <w:instrText xml:space="preserve"> PAGEREF _Toc136846887 \h </w:instrText>
        </w:r>
        <w:r w:rsidR="00BB3A2F">
          <w:rPr>
            <w:noProof/>
            <w:webHidden/>
          </w:rPr>
        </w:r>
        <w:r w:rsidR="00BB3A2F">
          <w:rPr>
            <w:noProof/>
            <w:webHidden/>
          </w:rPr>
          <w:fldChar w:fldCharType="separate"/>
        </w:r>
        <w:r w:rsidR="00BB3A2F">
          <w:rPr>
            <w:noProof/>
            <w:webHidden/>
          </w:rPr>
          <w:t>11</w:t>
        </w:r>
        <w:r w:rsidR="00BB3A2F">
          <w:rPr>
            <w:noProof/>
            <w:webHidden/>
          </w:rPr>
          <w:fldChar w:fldCharType="end"/>
        </w:r>
      </w:hyperlink>
    </w:p>
    <w:p w14:paraId="3A12C3CB" w14:textId="65D6ED0E"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88" w:history="1">
        <w:r w:rsidR="00BB3A2F" w:rsidRPr="006B364B">
          <w:rPr>
            <w:rStyle w:val="Hiperpovezava"/>
            <w:rFonts w:eastAsia="Times New Roman" w:cs="Arial"/>
            <w:b/>
            <w:noProof/>
          </w:rPr>
          <w:t>11.1</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eastAsia="Times New Roman" w:cs="Arial"/>
            <w:b/>
            <w:noProof/>
          </w:rPr>
          <w:t>Skupna ponudba</w:t>
        </w:r>
        <w:r w:rsidR="00BB3A2F">
          <w:rPr>
            <w:noProof/>
            <w:webHidden/>
          </w:rPr>
          <w:tab/>
        </w:r>
        <w:r w:rsidR="00BB3A2F">
          <w:rPr>
            <w:noProof/>
            <w:webHidden/>
          </w:rPr>
          <w:fldChar w:fldCharType="begin"/>
        </w:r>
        <w:r w:rsidR="00BB3A2F">
          <w:rPr>
            <w:noProof/>
            <w:webHidden/>
          </w:rPr>
          <w:instrText xml:space="preserve"> PAGEREF _Toc136846888 \h </w:instrText>
        </w:r>
        <w:r w:rsidR="00BB3A2F">
          <w:rPr>
            <w:noProof/>
            <w:webHidden/>
          </w:rPr>
        </w:r>
        <w:r w:rsidR="00BB3A2F">
          <w:rPr>
            <w:noProof/>
            <w:webHidden/>
          </w:rPr>
          <w:fldChar w:fldCharType="separate"/>
        </w:r>
        <w:r w:rsidR="00BB3A2F">
          <w:rPr>
            <w:noProof/>
            <w:webHidden/>
          </w:rPr>
          <w:t>11</w:t>
        </w:r>
        <w:r w:rsidR="00BB3A2F">
          <w:rPr>
            <w:noProof/>
            <w:webHidden/>
          </w:rPr>
          <w:fldChar w:fldCharType="end"/>
        </w:r>
      </w:hyperlink>
    </w:p>
    <w:p w14:paraId="7CEE24AD" w14:textId="16EA5E08"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89" w:history="1">
        <w:r w:rsidR="00BB3A2F" w:rsidRPr="006B364B">
          <w:rPr>
            <w:rStyle w:val="Hiperpovezava"/>
            <w:rFonts w:eastAsia="Times New Roman" w:cs="Arial"/>
            <w:b/>
            <w:noProof/>
          </w:rPr>
          <w:t>11.2</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eastAsia="Times New Roman" w:cs="Arial"/>
            <w:b/>
            <w:noProof/>
          </w:rPr>
          <w:t>Ponudba s podizvajalci</w:t>
        </w:r>
        <w:r w:rsidR="00BB3A2F">
          <w:rPr>
            <w:noProof/>
            <w:webHidden/>
          </w:rPr>
          <w:tab/>
        </w:r>
        <w:r w:rsidR="00BB3A2F">
          <w:rPr>
            <w:noProof/>
            <w:webHidden/>
          </w:rPr>
          <w:fldChar w:fldCharType="begin"/>
        </w:r>
        <w:r w:rsidR="00BB3A2F">
          <w:rPr>
            <w:noProof/>
            <w:webHidden/>
          </w:rPr>
          <w:instrText xml:space="preserve"> PAGEREF _Toc136846889 \h </w:instrText>
        </w:r>
        <w:r w:rsidR="00BB3A2F">
          <w:rPr>
            <w:noProof/>
            <w:webHidden/>
          </w:rPr>
        </w:r>
        <w:r w:rsidR="00BB3A2F">
          <w:rPr>
            <w:noProof/>
            <w:webHidden/>
          </w:rPr>
          <w:fldChar w:fldCharType="separate"/>
        </w:r>
        <w:r w:rsidR="00BB3A2F">
          <w:rPr>
            <w:noProof/>
            <w:webHidden/>
          </w:rPr>
          <w:t>11</w:t>
        </w:r>
        <w:r w:rsidR="00BB3A2F">
          <w:rPr>
            <w:noProof/>
            <w:webHidden/>
          </w:rPr>
          <w:fldChar w:fldCharType="end"/>
        </w:r>
      </w:hyperlink>
    </w:p>
    <w:p w14:paraId="5701EA32" w14:textId="59A73BD1"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90" w:history="1">
        <w:r w:rsidR="00BB3A2F" w:rsidRPr="006B364B">
          <w:rPr>
            <w:rStyle w:val="Hiperpovezava"/>
            <w:rFonts w:eastAsia="Times New Roman" w:cs="Arial"/>
            <w:b/>
            <w:noProof/>
          </w:rPr>
          <w:t>11.3</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eastAsia="Times New Roman" w:cs="Arial"/>
            <w:b/>
            <w:noProof/>
          </w:rPr>
          <w:t>Variantne ponudbe</w:t>
        </w:r>
        <w:r w:rsidR="00BB3A2F">
          <w:rPr>
            <w:noProof/>
            <w:webHidden/>
          </w:rPr>
          <w:tab/>
        </w:r>
        <w:r w:rsidR="00BB3A2F">
          <w:rPr>
            <w:noProof/>
            <w:webHidden/>
          </w:rPr>
          <w:fldChar w:fldCharType="begin"/>
        </w:r>
        <w:r w:rsidR="00BB3A2F">
          <w:rPr>
            <w:noProof/>
            <w:webHidden/>
          </w:rPr>
          <w:instrText xml:space="preserve"> PAGEREF _Toc136846890 \h </w:instrText>
        </w:r>
        <w:r w:rsidR="00BB3A2F">
          <w:rPr>
            <w:noProof/>
            <w:webHidden/>
          </w:rPr>
        </w:r>
        <w:r w:rsidR="00BB3A2F">
          <w:rPr>
            <w:noProof/>
            <w:webHidden/>
          </w:rPr>
          <w:fldChar w:fldCharType="separate"/>
        </w:r>
        <w:r w:rsidR="00BB3A2F">
          <w:rPr>
            <w:noProof/>
            <w:webHidden/>
          </w:rPr>
          <w:t>12</w:t>
        </w:r>
        <w:r w:rsidR="00BB3A2F">
          <w:rPr>
            <w:noProof/>
            <w:webHidden/>
          </w:rPr>
          <w:fldChar w:fldCharType="end"/>
        </w:r>
      </w:hyperlink>
    </w:p>
    <w:p w14:paraId="7F8268FC" w14:textId="7C75087F"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91" w:history="1">
        <w:r w:rsidR="00BB3A2F" w:rsidRPr="006B364B">
          <w:rPr>
            <w:rStyle w:val="Hiperpovezava"/>
            <w:rFonts w:eastAsia="Times New Roman" w:cs="Arial"/>
            <w:b/>
            <w:noProof/>
          </w:rPr>
          <w:t>11.4</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eastAsia="Times New Roman" w:cs="Arial"/>
            <w:b/>
            <w:noProof/>
          </w:rPr>
          <w:t>Jezik ponudbe</w:t>
        </w:r>
        <w:r w:rsidR="00BB3A2F">
          <w:rPr>
            <w:noProof/>
            <w:webHidden/>
          </w:rPr>
          <w:tab/>
        </w:r>
        <w:r w:rsidR="00BB3A2F">
          <w:rPr>
            <w:noProof/>
            <w:webHidden/>
          </w:rPr>
          <w:fldChar w:fldCharType="begin"/>
        </w:r>
        <w:r w:rsidR="00BB3A2F">
          <w:rPr>
            <w:noProof/>
            <w:webHidden/>
          </w:rPr>
          <w:instrText xml:space="preserve"> PAGEREF _Toc136846891 \h </w:instrText>
        </w:r>
        <w:r w:rsidR="00BB3A2F">
          <w:rPr>
            <w:noProof/>
            <w:webHidden/>
          </w:rPr>
        </w:r>
        <w:r w:rsidR="00BB3A2F">
          <w:rPr>
            <w:noProof/>
            <w:webHidden/>
          </w:rPr>
          <w:fldChar w:fldCharType="separate"/>
        </w:r>
        <w:r w:rsidR="00BB3A2F">
          <w:rPr>
            <w:noProof/>
            <w:webHidden/>
          </w:rPr>
          <w:t>12</w:t>
        </w:r>
        <w:r w:rsidR="00BB3A2F">
          <w:rPr>
            <w:noProof/>
            <w:webHidden/>
          </w:rPr>
          <w:fldChar w:fldCharType="end"/>
        </w:r>
      </w:hyperlink>
    </w:p>
    <w:p w14:paraId="4902902B" w14:textId="10B45BCE"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92" w:history="1">
        <w:r w:rsidR="00BB3A2F" w:rsidRPr="006B364B">
          <w:rPr>
            <w:rStyle w:val="Hiperpovezava"/>
            <w:rFonts w:eastAsia="Times New Roman" w:cs="Arial"/>
            <w:b/>
            <w:noProof/>
          </w:rPr>
          <w:t>11.5</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eastAsia="Times New Roman" w:cs="Arial"/>
            <w:b/>
            <w:noProof/>
          </w:rPr>
          <w:t>Priprava in oddaja ponudbe v sistemu e-JN</w:t>
        </w:r>
        <w:r w:rsidR="00BB3A2F">
          <w:rPr>
            <w:noProof/>
            <w:webHidden/>
          </w:rPr>
          <w:tab/>
        </w:r>
        <w:r w:rsidR="00BB3A2F">
          <w:rPr>
            <w:noProof/>
            <w:webHidden/>
          </w:rPr>
          <w:fldChar w:fldCharType="begin"/>
        </w:r>
        <w:r w:rsidR="00BB3A2F">
          <w:rPr>
            <w:noProof/>
            <w:webHidden/>
          </w:rPr>
          <w:instrText xml:space="preserve"> PAGEREF _Toc136846892 \h </w:instrText>
        </w:r>
        <w:r w:rsidR="00BB3A2F">
          <w:rPr>
            <w:noProof/>
            <w:webHidden/>
          </w:rPr>
        </w:r>
        <w:r w:rsidR="00BB3A2F">
          <w:rPr>
            <w:noProof/>
            <w:webHidden/>
          </w:rPr>
          <w:fldChar w:fldCharType="separate"/>
        </w:r>
        <w:r w:rsidR="00BB3A2F">
          <w:rPr>
            <w:noProof/>
            <w:webHidden/>
          </w:rPr>
          <w:t>12</w:t>
        </w:r>
        <w:r w:rsidR="00BB3A2F">
          <w:rPr>
            <w:noProof/>
            <w:webHidden/>
          </w:rPr>
          <w:fldChar w:fldCharType="end"/>
        </w:r>
      </w:hyperlink>
    </w:p>
    <w:p w14:paraId="0261AEF2" w14:textId="1153DC69"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93" w:history="1">
        <w:r w:rsidR="00BB3A2F" w:rsidRPr="006B364B">
          <w:rPr>
            <w:rStyle w:val="Hiperpovezava"/>
            <w:rFonts w:eastAsia="Times New Roman" w:cs="Arial"/>
            <w:b/>
            <w:noProof/>
          </w:rPr>
          <w:t>11.6</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eastAsia="Times New Roman" w:cs="Arial"/>
            <w:b/>
            <w:noProof/>
          </w:rPr>
          <w:t>Veljavnost ponudbe</w:t>
        </w:r>
        <w:r w:rsidR="00BB3A2F">
          <w:rPr>
            <w:noProof/>
            <w:webHidden/>
          </w:rPr>
          <w:tab/>
        </w:r>
        <w:r w:rsidR="00BB3A2F">
          <w:rPr>
            <w:noProof/>
            <w:webHidden/>
          </w:rPr>
          <w:fldChar w:fldCharType="begin"/>
        </w:r>
        <w:r w:rsidR="00BB3A2F">
          <w:rPr>
            <w:noProof/>
            <w:webHidden/>
          </w:rPr>
          <w:instrText xml:space="preserve"> PAGEREF _Toc136846893 \h </w:instrText>
        </w:r>
        <w:r w:rsidR="00BB3A2F">
          <w:rPr>
            <w:noProof/>
            <w:webHidden/>
          </w:rPr>
        </w:r>
        <w:r w:rsidR="00BB3A2F">
          <w:rPr>
            <w:noProof/>
            <w:webHidden/>
          </w:rPr>
          <w:fldChar w:fldCharType="separate"/>
        </w:r>
        <w:r w:rsidR="00BB3A2F">
          <w:rPr>
            <w:noProof/>
            <w:webHidden/>
          </w:rPr>
          <w:t>13</w:t>
        </w:r>
        <w:r w:rsidR="00BB3A2F">
          <w:rPr>
            <w:noProof/>
            <w:webHidden/>
          </w:rPr>
          <w:fldChar w:fldCharType="end"/>
        </w:r>
      </w:hyperlink>
    </w:p>
    <w:p w14:paraId="78812DE9" w14:textId="48211103"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94" w:history="1">
        <w:r w:rsidR="00BB3A2F" w:rsidRPr="006B364B">
          <w:rPr>
            <w:rStyle w:val="Hiperpovezava"/>
            <w:rFonts w:eastAsia="Times New Roman" w:cs="Arial"/>
            <w:b/>
            <w:noProof/>
          </w:rPr>
          <w:t>11.7</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eastAsia="Times New Roman" w:cs="Arial"/>
            <w:b/>
            <w:noProof/>
          </w:rPr>
          <w:t>Stroški ponudbe</w:t>
        </w:r>
        <w:r w:rsidR="00BB3A2F">
          <w:rPr>
            <w:noProof/>
            <w:webHidden/>
          </w:rPr>
          <w:tab/>
        </w:r>
        <w:r w:rsidR="00BB3A2F">
          <w:rPr>
            <w:noProof/>
            <w:webHidden/>
          </w:rPr>
          <w:fldChar w:fldCharType="begin"/>
        </w:r>
        <w:r w:rsidR="00BB3A2F">
          <w:rPr>
            <w:noProof/>
            <w:webHidden/>
          </w:rPr>
          <w:instrText xml:space="preserve"> PAGEREF _Toc136846894 \h </w:instrText>
        </w:r>
        <w:r w:rsidR="00BB3A2F">
          <w:rPr>
            <w:noProof/>
            <w:webHidden/>
          </w:rPr>
        </w:r>
        <w:r w:rsidR="00BB3A2F">
          <w:rPr>
            <w:noProof/>
            <w:webHidden/>
          </w:rPr>
          <w:fldChar w:fldCharType="separate"/>
        </w:r>
        <w:r w:rsidR="00BB3A2F">
          <w:rPr>
            <w:noProof/>
            <w:webHidden/>
          </w:rPr>
          <w:t>13</w:t>
        </w:r>
        <w:r w:rsidR="00BB3A2F">
          <w:rPr>
            <w:noProof/>
            <w:webHidden/>
          </w:rPr>
          <w:fldChar w:fldCharType="end"/>
        </w:r>
      </w:hyperlink>
    </w:p>
    <w:p w14:paraId="0ECB461A" w14:textId="5C144A3F" w:rsidR="00BB3A2F" w:rsidRDefault="00FF3E4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846895" w:history="1">
        <w:r w:rsidR="00BB3A2F" w:rsidRPr="006B364B">
          <w:rPr>
            <w:rStyle w:val="Hiperpovezava"/>
            <w:rFonts w:eastAsia="Times New Roman" w:cs="Arial"/>
            <w:b/>
            <w:noProof/>
          </w:rPr>
          <w:t>11.8</w:t>
        </w:r>
        <w:r w:rsidR="00BB3A2F">
          <w:rPr>
            <w:rFonts w:asciiTheme="minorHAnsi" w:eastAsiaTheme="minorEastAsia" w:hAnsiTheme="minorHAnsi" w:cstheme="minorBidi"/>
            <w:smallCaps w:val="0"/>
            <w:noProof/>
            <w:sz w:val="22"/>
            <w:szCs w:val="22"/>
            <w:lang w:eastAsia="sl-SI"/>
          </w:rPr>
          <w:tab/>
        </w:r>
        <w:r w:rsidR="00BB3A2F" w:rsidRPr="006B364B">
          <w:rPr>
            <w:rStyle w:val="Hiperpovezava"/>
            <w:rFonts w:eastAsia="Times New Roman" w:cs="Arial"/>
            <w:b/>
            <w:noProof/>
          </w:rPr>
          <w:t>Protikorupcijsko določilo</w:t>
        </w:r>
        <w:r w:rsidR="00BB3A2F">
          <w:rPr>
            <w:noProof/>
            <w:webHidden/>
          </w:rPr>
          <w:tab/>
        </w:r>
        <w:r w:rsidR="00BB3A2F">
          <w:rPr>
            <w:noProof/>
            <w:webHidden/>
          </w:rPr>
          <w:fldChar w:fldCharType="begin"/>
        </w:r>
        <w:r w:rsidR="00BB3A2F">
          <w:rPr>
            <w:noProof/>
            <w:webHidden/>
          </w:rPr>
          <w:instrText xml:space="preserve"> PAGEREF _Toc136846895 \h </w:instrText>
        </w:r>
        <w:r w:rsidR="00BB3A2F">
          <w:rPr>
            <w:noProof/>
            <w:webHidden/>
          </w:rPr>
        </w:r>
        <w:r w:rsidR="00BB3A2F">
          <w:rPr>
            <w:noProof/>
            <w:webHidden/>
          </w:rPr>
          <w:fldChar w:fldCharType="separate"/>
        </w:r>
        <w:r w:rsidR="00BB3A2F">
          <w:rPr>
            <w:noProof/>
            <w:webHidden/>
          </w:rPr>
          <w:t>13</w:t>
        </w:r>
        <w:r w:rsidR="00BB3A2F">
          <w:rPr>
            <w:noProof/>
            <w:webHidden/>
          </w:rPr>
          <w:fldChar w:fldCharType="end"/>
        </w:r>
      </w:hyperlink>
    </w:p>
    <w:p w14:paraId="274D00A1" w14:textId="7A4022EF" w:rsidR="00BB3A2F" w:rsidRDefault="00FF3E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846896" w:history="1">
        <w:r w:rsidR="00BB3A2F" w:rsidRPr="006B364B">
          <w:rPr>
            <w:rStyle w:val="Hiperpovezava"/>
            <w:rFonts w:eastAsia="Times New Roman" w:cs="Arial"/>
            <w:noProof/>
          </w:rPr>
          <w:t>12.</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eastAsia="Times New Roman" w:cs="Arial"/>
            <w:noProof/>
          </w:rPr>
          <w:t>FINANČNA ZAVAROVANJA</w:t>
        </w:r>
        <w:r w:rsidR="00BB3A2F">
          <w:rPr>
            <w:noProof/>
            <w:webHidden/>
          </w:rPr>
          <w:tab/>
        </w:r>
        <w:r w:rsidR="00BB3A2F">
          <w:rPr>
            <w:noProof/>
            <w:webHidden/>
          </w:rPr>
          <w:fldChar w:fldCharType="begin"/>
        </w:r>
        <w:r w:rsidR="00BB3A2F">
          <w:rPr>
            <w:noProof/>
            <w:webHidden/>
          </w:rPr>
          <w:instrText xml:space="preserve"> PAGEREF _Toc136846896 \h </w:instrText>
        </w:r>
        <w:r w:rsidR="00BB3A2F">
          <w:rPr>
            <w:noProof/>
            <w:webHidden/>
          </w:rPr>
        </w:r>
        <w:r w:rsidR="00BB3A2F">
          <w:rPr>
            <w:noProof/>
            <w:webHidden/>
          </w:rPr>
          <w:fldChar w:fldCharType="separate"/>
        </w:r>
        <w:r w:rsidR="00BB3A2F">
          <w:rPr>
            <w:noProof/>
            <w:webHidden/>
          </w:rPr>
          <w:t>13</w:t>
        </w:r>
        <w:r w:rsidR="00BB3A2F">
          <w:rPr>
            <w:noProof/>
            <w:webHidden/>
          </w:rPr>
          <w:fldChar w:fldCharType="end"/>
        </w:r>
      </w:hyperlink>
    </w:p>
    <w:p w14:paraId="501DE845" w14:textId="04552A41" w:rsidR="00BB3A2F" w:rsidRDefault="00FF3E45">
      <w:pPr>
        <w:pStyle w:val="Kazalovsebine2"/>
        <w:tabs>
          <w:tab w:val="right" w:leader="dot" w:pos="9060"/>
        </w:tabs>
        <w:rPr>
          <w:rFonts w:asciiTheme="minorHAnsi" w:eastAsiaTheme="minorEastAsia" w:hAnsiTheme="minorHAnsi" w:cstheme="minorBidi"/>
          <w:smallCaps w:val="0"/>
          <w:noProof/>
          <w:sz w:val="22"/>
          <w:szCs w:val="22"/>
          <w:lang w:eastAsia="sl-SI"/>
        </w:rPr>
      </w:pPr>
      <w:hyperlink w:anchor="_Toc136846897" w:history="1">
        <w:r w:rsidR="00BB3A2F" w:rsidRPr="006B364B">
          <w:rPr>
            <w:rStyle w:val="Hiperpovezava"/>
            <w:noProof/>
          </w:rPr>
          <w:t>12.1 Finančno zavarovanje za dobro izvedbo pogodbenih obveznosti (izvršnica)</w:t>
        </w:r>
        <w:r w:rsidR="00BB3A2F">
          <w:rPr>
            <w:noProof/>
            <w:webHidden/>
          </w:rPr>
          <w:tab/>
        </w:r>
        <w:r w:rsidR="00BB3A2F">
          <w:rPr>
            <w:noProof/>
            <w:webHidden/>
          </w:rPr>
          <w:fldChar w:fldCharType="begin"/>
        </w:r>
        <w:r w:rsidR="00BB3A2F">
          <w:rPr>
            <w:noProof/>
            <w:webHidden/>
          </w:rPr>
          <w:instrText xml:space="preserve"> PAGEREF _Toc136846897 \h </w:instrText>
        </w:r>
        <w:r w:rsidR="00BB3A2F">
          <w:rPr>
            <w:noProof/>
            <w:webHidden/>
          </w:rPr>
        </w:r>
        <w:r w:rsidR="00BB3A2F">
          <w:rPr>
            <w:noProof/>
            <w:webHidden/>
          </w:rPr>
          <w:fldChar w:fldCharType="separate"/>
        </w:r>
        <w:r w:rsidR="00BB3A2F">
          <w:rPr>
            <w:noProof/>
            <w:webHidden/>
          </w:rPr>
          <w:t>13</w:t>
        </w:r>
        <w:r w:rsidR="00BB3A2F">
          <w:rPr>
            <w:noProof/>
            <w:webHidden/>
          </w:rPr>
          <w:fldChar w:fldCharType="end"/>
        </w:r>
      </w:hyperlink>
    </w:p>
    <w:p w14:paraId="2664795B" w14:textId="4CC88828" w:rsidR="00BB3A2F" w:rsidRDefault="00FF3E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846898" w:history="1">
        <w:r w:rsidR="00BB3A2F" w:rsidRPr="006B364B">
          <w:rPr>
            <w:rStyle w:val="Hiperpovezava"/>
            <w:rFonts w:eastAsia="Times New Roman" w:cs="Arial"/>
            <w:noProof/>
          </w:rPr>
          <w:t>13.</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eastAsia="Times New Roman" w:cs="Arial"/>
            <w:noProof/>
          </w:rPr>
          <w:t>obvestilo o odločitvi o oddaji naročila</w:t>
        </w:r>
        <w:r w:rsidR="00BB3A2F">
          <w:rPr>
            <w:noProof/>
            <w:webHidden/>
          </w:rPr>
          <w:tab/>
        </w:r>
        <w:r w:rsidR="00BB3A2F">
          <w:rPr>
            <w:noProof/>
            <w:webHidden/>
          </w:rPr>
          <w:fldChar w:fldCharType="begin"/>
        </w:r>
        <w:r w:rsidR="00BB3A2F">
          <w:rPr>
            <w:noProof/>
            <w:webHidden/>
          </w:rPr>
          <w:instrText xml:space="preserve"> PAGEREF _Toc136846898 \h </w:instrText>
        </w:r>
        <w:r w:rsidR="00BB3A2F">
          <w:rPr>
            <w:noProof/>
            <w:webHidden/>
          </w:rPr>
        </w:r>
        <w:r w:rsidR="00BB3A2F">
          <w:rPr>
            <w:noProof/>
            <w:webHidden/>
          </w:rPr>
          <w:fldChar w:fldCharType="separate"/>
        </w:r>
        <w:r w:rsidR="00BB3A2F">
          <w:rPr>
            <w:noProof/>
            <w:webHidden/>
          </w:rPr>
          <w:t>13</w:t>
        </w:r>
        <w:r w:rsidR="00BB3A2F">
          <w:rPr>
            <w:noProof/>
            <w:webHidden/>
          </w:rPr>
          <w:fldChar w:fldCharType="end"/>
        </w:r>
      </w:hyperlink>
    </w:p>
    <w:p w14:paraId="77906D2D" w14:textId="0E6926B2" w:rsidR="00BB3A2F" w:rsidRDefault="00FF3E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846899" w:history="1">
        <w:r w:rsidR="00BB3A2F" w:rsidRPr="006B364B">
          <w:rPr>
            <w:rStyle w:val="Hiperpovezava"/>
            <w:rFonts w:eastAsia="Times New Roman" w:cs="Arial"/>
            <w:noProof/>
          </w:rPr>
          <w:t>14.</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eastAsia="Times New Roman" w:cs="Arial"/>
            <w:noProof/>
          </w:rPr>
          <w:t>odstop od izvedbe javnega naročila</w:t>
        </w:r>
        <w:r w:rsidR="00BB3A2F">
          <w:rPr>
            <w:noProof/>
            <w:webHidden/>
          </w:rPr>
          <w:tab/>
        </w:r>
        <w:r w:rsidR="00BB3A2F">
          <w:rPr>
            <w:noProof/>
            <w:webHidden/>
          </w:rPr>
          <w:fldChar w:fldCharType="begin"/>
        </w:r>
        <w:r w:rsidR="00BB3A2F">
          <w:rPr>
            <w:noProof/>
            <w:webHidden/>
          </w:rPr>
          <w:instrText xml:space="preserve"> PAGEREF _Toc136846899 \h </w:instrText>
        </w:r>
        <w:r w:rsidR="00BB3A2F">
          <w:rPr>
            <w:noProof/>
            <w:webHidden/>
          </w:rPr>
        </w:r>
        <w:r w:rsidR="00BB3A2F">
          <w:rPr>
            <w:noProof/>
            <w:webHidden/>
          </w:rPr>
          <w:fldChar w:fldCharType="separate"/>
        </w:r>
        <w:r w:rsidR="00BB3A2F">
          <w:rPr>
            <w:noProof/>
            <w:webHidden/>
          </w:rPr>
          <w:t>14</w:t>
        </w:r>
        <w:r w:rsidR="00BB3A2F">
          <w:rPr>
            <w:noProof/>
            <w:webHidden/>
          </w:rPr>
          <w:fldChar w:fldCharType="end"/>
        </w:r>
      </w:hyperlink>
    </w:p>
    <w:p w14:paraId="7AB93E5F" w14:textId="2408CC87" w:rsidR="00BB3A2F" w:rsidRDefault="00FF3E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846900" w:history="1">
        <w:r w:rsidR="00BB3A2F" w:rsidRPr="006B364B">
          <w:rPr>
            <w:rStyle w:val="Hiperpovezava"/>
            <w:rFonts w:eastAsia="Times New Roman" w:cs="Arial"/>
            <w:noProof/>
          </w:rPr>
          <w:t>15.</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eastAsia="Times New Roman" w:cs="Arial"/>
            <w:noProof/>
          </w:rPr>
          <w:t>Pogodba</w:t>
        </w:r>
        <w:r w:rsidR="00BB3A2F">
          <w:rPr>
            <w:noProof/>
            <w:webHidden/>
          </w:rPr>
          <w:tab/>
        </w:r>
        <w:r w:rsidR="00BB3A2F">
          <w:rPr>
            <w:noProof/>
            <w:webHidden/>
          </w:rPr>
          <w:fldChar w:fldCharType="begin"/>
        </w:r>
        <w:r w:rsidR="00BB3A2F">
          <w:rPr>
            <w:noProof/>
            <w:webHidden/>
          </w:rPr>
          <w:instrText xml:space="preserve"> PAGEREF _Toc136846900 \h </w:instrText>
        </w:r>
        <w:r w:rsidR="00BB3A2F">
          <w:rPr>
            <w:noProof/>
            <w:webHidden/>
          </w:rPr>
        </w:r>
        <w:r w:rsidR="00BB3A2F">
          <w:rPr>
            <w:noProof/>
            <w:webHidden/>
          </w:rPr>
          <w:fldChar w:fldCharType="separate"/>
        </w:r>
        <w:r w:rsidR="00BB3A2F">
          <w:rPr>
            <w:noProof/>
            <w:webHidden/>
          </w:rPr>
          <w:t>14</w:t>
        </w:r>
        <w:r w:rsidR="00BB3A2F">
          <w:rPr>
            <w:noProof/>
            <w:webHidden/>
          </w:rPr>
          <w:fldChar w:fldCharType="end"/>
        </w:r>
      </w:hyperlink>
    </w:p>
    <w:p w14:paraId="2F9AB96D" w14:textId="1BB33A75" w:rsidR="00BB3A2F" w:rsidRDefault="00FF3E4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846901" w:history="1">
        <w:r w:rsidR="00BB3A2F" w:rsidRPr="006B364B">
          <w:rPr>
            <w:rStyle w:val="Hiperpovezava"/>
            <w:rFonts w:eastAsia="Times New Roman" w:cs="Arial"/>
            <w:noProof/>
          </w:rPr>
          <w:t>16.</w:t>
        </w:r>
        <w:r w:rsidR="00BB3A2F">
          <w:rPr>
            <w:rFonts w:asciiTheme="minorHAnsi" w:eastAsiaTheme="minorEastAsia" w:hAnsiTheme="minorHAnsi" w:cstheme="minorBidi"/>
            <w:b w:val="0"/>
            <w:bCs w:val="0"/>
            <w:caps w:val="0"/>
            <w:noProof/>
            <w:sz w:val="22"/>
            <w:szCs w:val="22"/>
            <w:lang w:eastAsia="sl-SI"/>
          </w:rPr>
          <w:tab/>
        </w:r>
        <w:r w:rsidR="00BB3A2F" w:rsidRPr="006B364B">
          <w:rPr>
            <w:rStyle w:val="Hiperpovezava"/>
            <w:rFonts w:eastAsia="Times New Roman" w:cs="Arial"/>
            <w:noProof/>
          </w:rPr>
          <w:t>pravno varstvo</w:t>
        </w:r>
        <w:r w:rsidR="00BB3A2F">
          <w:rPr>
            <w:noProof/>
            <w:webHidden/>
          </w:rPr>
          <w:tab/>
        </w:r>
        <w:r w:rsidR="00BB3A2F">
          <w:rPr>
            <w:noProof/>
            <w:webHidden/>
          </w:rPr>
          <w:fldChar w:fldCharType="begin"/>
        </w:r>
        <w:r w:rsidR="00BB3A2F">
          <w:rPr>
            <w:noProof/>
            <w:webHidden/>
          </w:rPr>
          <w:instrText xml:space="preserve"> PAGEREF _Toc136846901 \h </w:instrText>
        </w:r>
        <w:r w:rsidR="00BB3A2F">
          <w:rPr>
            <w:noProof/>
            <w:webHidden/>
          </w:rPr>
        </w:r>
        <w:r w:rsidR="00BB3A2F">
          <w:rPr>
            <w:noProof/>
            <w:webHidden/>
          </w:rPr>
          <w:fldChar w:fldCharType="separate"/>
        </w:r>
        <w:r w:rsidR="00BB3A2F">
          <w:rPr>
            <w:noProof/>
            <w:webHidden/>
          </w:rPr>
          <w:t>14</w:t>
        </w:r>
        <w:r w:rsidR="00BB3A2F">
          <w:rPr>
            <w:noProof/>
            <w:webHidden/>
          </w:rPr>
          <w:fldChar w:fldCharType="end"/>
        </w:r>
      </w:hyperlink>
    </w:p>
    <w:p w14:paraId="77C3F9E0" w14:textId="5DC84843" w:rsidR="001F614F" w:rsidRPr="004C3269" w:rsidRDefault="009B3F0C" w:rsidP="004654B2">
      <w:pPr>
        <w:spacing w:line="0" w:lineRule="atLeast"/>
        <w:rPr>
          <w:rFonts w:cs="Arial"/>
          <w:sz w:val="22"/>
        </w:rPr>
      </w:pPr>
      <w:r w:rsidRPr="004C3269">
        <w:rPr>
          <w:rFonts w:cs="Arial"/>
          <w:sz w:val="22"/>
        </w:rPr>
        <w:fldChar w:fldCharType="end"/>
      </w:r>
      <w:bookmarkStart w:id="1" w:name="_Toc336851777"/>
    </w:p>
    <w:p w14:paraId="34561065" w14:textId="59BEA848" w:rsidR="00BB1E26" w:rsidRPr="004C3269" w:rsidRDefault="0080731C" w:rsidP="004654B2">
      <w:pPr>
        <w:pStyle w:val="Naslov1"/>
        <w:spacing w:line="0" w:lineRule="atLeast"/>
        <w:rPr>
          <w:rFonts w:cs="Arial"/>
          <w:sz w:val="22"/>
          <w:szCs w:val="22"/>
        </w:rPr>
      </w:pPr>
      <w:r w:rsidRPr="004C3269">
        <w:rPr>
          <w:rFonts w:cs="Arial"/>
          <w:caps w:val="0"/>
          <w:sz w:val="22"/>
          <w:szCs w:val="22"/>
        </w:rPr>
        <w:br w:type="page"/>
      </w:r>
      <w:bookmarkStart w:id="2" w:name="_Toc136846871"/>
      <w:r w:rsidR="002B2B13" w:rsidRPr="004C3269">
        <w:rPr>
          <w:rFonts w:cs="Arial"/>
          <w:caps w:val="0"/>
          <w:sz w:val="22"/>
          <w:szCs w:val="22"/>
        </w:rPr>
        <w:lastRenderedPageBreak/>
        <w:t>NAROČNIK</w:t>
      </w:r>
      <w:bookmarkEnd w:id="0"/>
      <w:bookmarkEnd w:id="1"/>
      <w:bookmarkEnd w:id="2"/>
    </w:p>
    <w:p w14:paraId="6CAA7560" w14:textId="58E0E260" w:rsidR="00567A39" w:rsidRPr="004C3269" w:rsidRDefault="00567A39" w:rsidP="004654B2">
      <w:pPr>
        <w:pStyle w:val="Noga"/>
        <w:spacing w:line="0" w:lineRule="atLeast"/>
        <w:rPr>
          <w:rFonts w:cs="Arial"/>
          <w:kern w:val="3"/>
          <w:sz w:val="22"/>
          <w:lang w:eastAsia="zh-CN"/>
        </w:rPr>
      </w:pPr>
      <w:r w:rsidRPr="004C3269">
        <w:rPr>
          <w:rFonts w:cs="Arial"/>
          <w:sz w:val="22"/>
        </w:rPr>
        <w:t>Naročnik Slovenski državni gozdovi</w:t>
      </w:r>
      <w:r w:rsidR="002B2813">
        <w:rPr>
          <w:rFonts w:cs="Arial"/>
          <w:sz w:val="22"/>
        </w:rPr>
        <w:t xml:space="preserve">, </w:t>
      </w:r>
      <w:r w:rsidRPr="004C3269">
        <w:rPr>
          <w:rFonts w:cs="Arial"/>
          <w:sz w:val="22"/>
        </w:rPr>
        <w:t>d.o.o., Rožna ulica 39, 1330 Kočevje</w:t>
      </w:r>
      <w:r w:rsidR="007C038E" w:rsidRPr="004C3269">
        <w:rPr>
          <w:rFonts w:cs="Arial"/>
          <w:sz w:val="22"/>
        </w:rPr>
        <w:t>,</w:t>
      </w:r>
      <w:r w:rsidRPr="004C3269">
        <w:rPr>
          <w:rFonts w:cs="Arial"/>
          <w:sz w:val="22"/>
        </w:rPr>
        <w:t xml:space="preserve"> vse zainteresirane ponudnike obvešča, da razpisuje javno naročilo </w:t>
      </w:r>
      <w:r w:rsidR="001A0B1F">
        <w:rPr>
          <w:rFonts w:cs="Arial"/>
          <w:sz w:val="22"/>
        </w:rPr>
        <w:t xml:space="preserve">z nazivom </w:t>
      </w:r>
      <w:r w:rsidRPr="001635B7">
        <w:rPr>
          <w:rFonts w:cs="Arial"/>
          <w:sz w:val="22"/>
        </w:rPr>
        <w:t>»</w:t>
      </w:r>
      <w:r w:rsidR="004C0DEA">
        <w:rPr>
          <w:rFonts w:cs="Arial"/>
          <w:sz w:val="22"/>
        </w:rPr>
        <w:t>Dobava ploščic za označevanje GLS</w:t>
      </w:r>
      <w:r w:rsidR="00167D8E">
        <w:rPr>
          <w:rFonts w:cs="Arial"/>
          <w:sz w:val="22"/>
        </w:rPr>
        <w:t>«</w:t>
      </w:r>
      <w:r w:rsidR="004C0DEA">
        <w:rPr>
          <w:rFonts w:cs="Arial"/>
          <w:sz w:val="22"/>
        </w:rPr>
        <w:t xml:space="preserve"> za obdobje</w:t>
      </w:r>
      <w:r w:rsidR="001A0B1F">
        <w:rPr>
          <w:rFonts w:cs="Arial"/>
          <w:sz w:val="22"/>
        </w:rPr>
        <w:t xml:space="preserve"> od sklenitve pogodbe</w:t>
      </w:r>
      <w:r w:rsidR="004C0DEA">
        <w:rPr>
          <w:rFonts w:cs="Arial"/>
          <w:sz w:val="22"/>
        </w:rPr>
        <w:t xml:space="preserve"> do 31.12.2025</w:t>
      </w:r>
      <w:r w:rsidR="00B05BAF" w:rsidRPr="004C3269">
        <w:rPr>
          <w:rFonts w:cs="Arial"/>
          <w:bCs/>
          <w:sz w:val="22"/>
        </w:rPr>
        <w:t xml:space="preserve">, </w:t>
      </w:r>
      <w:r w:rsidRPr="004C3269">
        <w:rPr>
          <w:rFonts w:cs="Arial"/>
          <w:sz w:val="22"/>
        </w:rPr>
        <w:t xml:space="preserve">ki je po vsebini javno naročilo </w:t>
      </w:r>
      <w:r w:rsidR="004C0DEA">
        <w:rPr>
          <w:rFonts w:cs="Arial"/>
          <w:kern w:val="3"/>
          <w:sz w:val="22"/>
          <w:lang w:eastAsia="zh-CN"/>
        </w:rPr>
        <w:t>dobave blaga</w:t>
      </w:r>
      <w:r w:rsidRPr="004C3269">
        <w:rPr>
          <w:rFonts w:cs="Arial"/>
          <w:kern w:val="3"/>
          <w:sz w:val="22"/>
          <w:lang w:eastAsia="zh-CN"/>
        </w:rPr>
        <w:t>. Zainteresirani ponudniki, ki izpolnjujejo vse naročnikove pogoje</w:t>
      </w:r>
      <w:r w:rsidR="001A0B1F">
        <w:rPr>
          <w:rFonts w:cs="Arial"/>
          <w:kern w:val="3"/>
          <w:sz w:val="22"/>
          <w:lang w:eastAsia="zh-CN"/>
        </w:rPr>
        <w:t xml:space="preserve"> in</w:t>
      </w:r>
      <w:r w:rsidRPr="004C3269">
        <w:rPr>
          <w:rFonts w:cs="Arial"/>
          <w:kern w:val="3"/>
          <w:sz w:val="22"/>
          <w:lang w:eastAsia="zh-CN"/>
        </w:rPr>
        <w:t xml:space="preserve"> pri njih niso prisotni razlogi za izključitev ter izpolnjujejo vse tehnične zahteve </w:t>
      </w:r>
      <w:r w:rsidR="007C038E" w:rsidRPr="004C3269">
        <w:rPr>
          <w:rFonts w:cs="Arial"/>
          <w:kern w:val="3"/>
          <w:sz w:val="22"/>
          <w:lang w:eastAsia="zh-CN"/>
        </w:rPr>
        <w:t>predmeta naročila,</w:t>
      </w:r>
      <w:r w:rsidRPr="004C3269">
        <w:rPr>
          <w:rFonts w:cs="Arial"/>
          <w:kern w:val="3"/>
          <w:sz w:val="22"/>
          <w:lang w:eastAsia="zh-CN"/>
        </w:rPr>
        <w:t xml:space="preserve"> lahko oddajo svojo ponudbo v skladu z navodili, podanimi v tej dokumentaciji.</w:t>
      </w:r>
    </w:p>
    <w:p w14:paraId="7994DAD5" w14:textId="7E92C68F" w:rsidR="00152883" w:rsidRPr="004C3269" w:rsidRDefault="00C91BF6" w:rsidP="004654B2">
      <w:pPr>
        <w:pStyle w:val="Naslov1"/>
        <w:spacing w:line="0" w:lineRule="atLeast"/>
        <w:rPr>
          <w:rFonts w:cs="Arial"/>
          <w:sz w:val="22"/>
          <w:szCs w:val="22"/>
        </w:rPr>
      </w:pPr>
      <w:bookmarkStart w:id="3" w:name="_Toc336851730"/>
      <w:bookmarkStart w:id="4" w:name="_Toc336851778"/>
      <w:bookmarkStart w:id="5" w:name="_Toc136846872"/>
      <w:r w:rsidRPr="004C3269">
        <w:rPr>
          <w:rFonts w:cs="Arial"/>
          <w:sz w:val="22"/>
          <w:szCs w:val="22"/>
        </w:rPr>
        <w:t>OZNAKA</w:t>
      </w:r>
      <w:r w:rsidR="00320689">
        <w:rPr>
          <w:rFonts w:cs="Arial"/>
          <w:sz w:val="22"/>
          <w:szCs w:val="22"/>
        </w:rPr>
        <w:t xml:space="preserve">, </w:t>
      </w:r>
      <w:r w:rsidRPr="004C3269">
        <w:rPr>
          <w:rFonts w:cs="Arial"/>
          <w:sz w:val="22"/>
          <w:szCs w:val="22"/>
        </w:rPr>
        <w:t xml:space="preserve">PREDMET </w:t>
      </w:r>
      <w:r w:rsidR="00320689">
        <w:rPr>
          <w:rFonts w:cs="Arial"/>
          <w:sz w:val="22"/>
          <w:szCs w:val="22"/>
        </w:rPr>
        <w:t xml:space="preserve">in trajanje </w:t>
      </w:r>
      <w:r w:rsidRPr="004C3269">
        <w:rPr>
          <w:rFonts w:cs="Arial"/>
          <w:sz w:val="22"/>
          <w:szCs w:val="22"/>
        </w:rPr>
        <w:t>JAVNEGA NAROČILA</w:t>
      </w:r>
      <w:bookmarkEnd w:id="3"/>
      <w:bookmarkEnd w:id="4"/>
      <w:bookmarkEnd w:id="5"/>
    </w:p>
    <w:p w14:paraId="5E9C0F45" w14:textId="7CFD69D9" w:rsidR="007A2D5A" w:rsidRPr="00167D8E" w:rsidRDefault="00765DEE" w:rsidP="004654B2">
      <w:pPr>
        <w:spacing w:line="0" w:lineRule="atLeast"/>
        <w:rPr>
          <w:rFonts w:cs="Arial"/>
          <w:b/>
          <w:bCs/>
          <w:sz w:val="22"/>
        </w:rPr>
      </w:pPr>
      <w:bookmarkStart w:id="6" w:name="_Toc336851731"/>
      <w:bookmarkStart w:id="7" w:name="_Toc336851779"/>
      <w:r w:rsidRPr="00167D8E">
        <w:rPr>
          <w:rFonts w:cs="Arial"/>
          <w:sz w:val="22"/>
        </w:rPr>
        <w:t>Oznaka</w:t>
      </w:r>
      <w:r w:rsidR="00771868" w:rsidRPr="00167D8E">
        <w:rPr>
          <w:rFonts w:cs="Arial"/>
          <w:sz w:val="22"/>
        </w:rPr>
        <w:t xml:space="preserve"> naročila:  </w:t>
      </w:r>
      <w:r w:rsidR="004C0DEA">
        <w:rPr>
          <w:rFonts w:cs="Arial"/>
          <w:b/>
          <w:bCs/>
          <w:sz w:val="22"/>
        </w:rPr>
        <w:t>PLO</w:t>
      </w:r>
      <w:r w:rsidR="00A023C8" w:rsidRPr="00167D8E">
        <w:rPr>
          <w:rFonts w:cs="Arial"/>
          <w:b/>
          <w:bCs/>
          <w:sz w:val="22"/>
        </w:rPr>
        <w:t xml:space="preserve"> 202</w:t>
      </w:r>
      <w:r w:rsidR="009375FC" w:rsidRPr="00167D8E">
        <w:rPr>
          <w:rFonts w:cs="Arial"/>
          <w:b/>
          <w:bCs/>
          <w:sz w:val="22"/>
        </w:rPr>
        <w:t>3</w:t>
      </w:r>
    </w:p>
    <w:p w14:paraId="63E1BB73" w14:textId="77777777" w:rsidR="005273F9" w:rsidRPr="00167D8E" w:rsidRDefault="005273F9" w:rsidP="005273F9">
      <w:pPr>
        <w:rPr>
          <w:rFonts w:cs="Arial"/>
          <w:sz w:val="22"/>
          <w:lang w:eastAsia="zh-CN"/>
        </w:rPr>
      </w:pPr>
      <w:r w:rsidRPr="00167D8E">
        <w:rPr>
          <w:rFonts w:cs="Arial"/>
          <w:sz w:val="22"/>
          <w:lang w:eastAsia="zh-CN"/>
        </w:rPr>
        <w:t xml:space="preserve">Naročilo je </w:t>
      </w:r>
      <w:r>
        <w:rPr>
          <w:rFonts w:cs="Arial"/>
          <w:sz w:val="22"/>
          <w:lang w:eastAsia="zh-CN"/>
        </w:rPr>
        <w:t>enovito.</w:t>
      </w:r>
    </w:p>
    <w:p w14:paraId="14E0C6C0" w14:textId="76FED072" w:rsidR="007A2D5A" w:rsidRPr="00167D8E" w:rsidRDefault="007A2D5A" w:rsidP="004654B2">
      <w:pPr>
        <w:spacing w:line="0" w:lineRule="atLeast"/>
        <w:rPr>
          <w:rFonts w:cs="Arial"/>
          <w:i/>
          <w:sz w:val="22"/>
          <w:highlight w:val="yellow"/>
        </w:rPr>
      </w:pPr>
    </w:p>
    <w:p w14:paraId="35E4B727" w14:textId="2DBF2634" w:rsidR="003F28B0" w:rsidRDefault="00771868" w:rsidP="004654B2">
      <w:pPr>
        <w:spacing w:line="0" w:lineRule="atLeast"/>
        <w:ind w:right="20"/>
        <w:rPr>
          <w:rFonts w:cs="Arial"/>
          <w:sz w:val="22"/>
        </w:rPr>
      </w:pPr>
      <w:bookmarkStart w:id="8" w:name="_Hlk40681904"/>
      <w:r w:rsidRPr="00167D8E">
        <w:rPr>
          <w:rFonts w:cs="Arial"/>
          <w:sz w:val="22"/>
        </w:rPr>
        <w:t>Predmet naročila:</w:t>
      </w:r>
      <w:bookmarkStart w:id="9" w:name="_Hlk526497060"/>
      <w:r w:rsidR="0098362C" w:rsidRPr="00167D8E">
        <w:rPr>
          <w:rFonts w:cs="Arial"/>
          <w:sz w:val="22"/>
        </w:rPr>
        <w:t xml:space="preserve"> </w:t>
      </w:r>
      <w:r w:rsidR="004C0DEA">
        <w:rPr>
          <w:rFonts w:cs="Arial"/>
          <w:b/>
          <w:bCs/>
          <w:sz w:val="22"/>
        </w:rPr>
        <w:t>Dobava ploščic za označevanje GLS</w:t>
      </w:r>
      <w:r w:rsidR="00E51074">
        <w:rPr>
          <w:rFonts w:cs="Arial"/>
          <w:b/>
          <w:bCs/>
          <w:sz w:val="22"/>
        </w:rPr>
        <w:t xml:space="preserve"> </w:t>
      </w:r>
      <w:r w:rsidR="00E51074" w:rsidRPr="00E51074">
        <w:rPr>
          <w:rFonts w:cs="Arial"/>
          <w:sz w:val="22"/>
        </w:rPr>
        <w:t>z naslednjimi karakteristikami:</w:t>
      </w:r>
    </w:p>
    <w:p w14:paraId="192965D8" w14:textId="77777777" w:rsidR="00E51074" w:rsidRDefault="00E51074" w:rsidP="004654B2">
      <w:pPr>
        <w:spacing w:line="0" w:lineRule="atLeast"/>
        <w:ind w:right="20"/>
        <w:rPr>
          <w:rFonts w:cs="Arial"/>
          <w:sz w:val="22"/>
        </w:rPr>
      </w:pPr>
    </w:p>
    <w:p w14:paraId="61E83F73" w14:textId="77777777" w:rsidR="00E51074" w:rsidRPr="00E51074" w:rsidRDefault="00E51074" w:rsidP="00E51074">
      <w:pPr>
        <w:pStyle w:val="Odstavekseznama"/>
        <w:numPr>
          <w:ilvl w:val="0"/>
          <w:numId w:val="34"/>
        </w:numPr>
        <w:rPr>
          <w:rFonts w:cs="Arial"/>
          <w:sz w:val="22"/>
        </w:rPr>
      </w:pPr>
      <w:r w:rsidRPr="00E51074">
        <w:rPr>
          <w:rFonts w:cs="Arial"/>
          <w:sz w:val="22"/>
        </w:rPr>
        <w:t>Topne ploščice</w:t>
      </w:r>
    </w:p>
    <w:tbl>
      <w:tblPr>
        <w:tblW w:w="8987" w:type="dxa"/>
        <w:tblInd w:w="80" w:type="dxa"/>
        <w:tblCellMar>
          <w:left w:w="0" w:type="dxa"/>
          <w:right w:w="0" w:type="dxa"/>
        </w:tblCellMar>
        <w:tblLook w:val="04A0" w:firstRow="1" w:lastRow="0" w:firstColumn="1" w:lastColumn="0" w:noHBand="0" w:noVBand="1"/>
      </w:tblPr>
      <w:tblGrid>
        <w:gridCol w:w="8987"/>
      </w:tblGrid>
      <w:tr w:rsidR="00E51074" w:rsidRPr="00E51074" w14:paraId="458D9A3B" w14:textId="77777777" w:rsidTr="00E51074">
        <w:trPr>
          <w:trHeight w:val="300"/>
        </w:trPr>
        <w:tc>
          <w:tcPr>
            <w:tcW w:w="898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5D70954" w14:textId="77777777" w:rsidR="00E51074" w:rsidRPr="00E51074" w:rsidRDefault="00E51074">
            <w:pPr>
              <w:rPr>
                <w:rFonts w:cs="Arial"/>
                <w:sz w:val="22"/>
              </w:rPr>
            </w:pPr>
            <w:r w:rsidRPr="00E51074">
              <w:rPr>
                <w:rFonts w:cs="Arial"/>
                <w:sz w:val="22"/>
              </w:rPr>
              <w:t>Ploščice za označevanje GLS</w:t>
            </w:r>
          </w:p>
        </w:tc>
      </w:tr>
      <w:tr w:rsidR="00E51074" w:rsidRPr="00E51074" w14:paraId="374F63E7" w14:textId="77777777" w:rsidTr="00E51074">
        <w:trPr>
          <w:trHeight w:val="300"/>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62A48B" w14:textId="12F3CCFD" w:rsidR="00E51074" w:rsidRPr="00E51074" w:rsidRDefault="00E51074">
            <w:pPr>
              <w:rPr>
                <w:rFonts w:cs="Arial"/>
                <w:sz w:val="22"/>
              </w:rPr>
            </w:pPr>
            <w:r w:rsidRPr="00E51074">
              <w:rPr>
                <w:rFonts w:cs="Arial"/>
                <w:sz w:val="22"/>
              </w:rPr>
              <w:t>Velikost ploščice: 2</w:t>
            </w:r>
            <w:r w:rsidR="005F0287">
              <w:rPr>
                <w:rFonts w:cs="Arial"/>
                <w:sz w:val="22"/>
              </w:rPr>
              <w:t>6,5</w:t>
            </w:r>
            <w:r w:rsidRPr="00E51074">
              <w:rPr>
                <w:rFonts w:cs="Arial"/>
                <w:sz w:val="22"/>
              </w:rPr>
              <w:t xml:space="preserve"> x 4</w:t>
            </w:r>
            <w:r w:rsidR="005F0287">
              <w:rPr>
                <w:rFonts w:cs="Arial"/>
                <w:sz w:val="22"/>
              </w:rPr>
              <w:t>2</w:t>
            </w:r>
            <w:r w:rsidRPr="00E51074">
              <w:rPr>
                <w:rFonts w:cs="Arial"/>
                <w:sz w:val="22"/>
              </w:rPr>
              <w:t xml:space="preserve"> mm</w:t>
            </w:r>
          </w:p>
        </w:tc>
      </w:tr>
      <w:tr w:rsidR="00E51074" w:rsidRPr="00E51074" w14:paraId="6E6C6F69" w14:textId="77777777" w:rsidTr="00E51074">
        <w:trPr>
          <w:trHeight w:val="300"/>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BB874F9" w14:textId="77777777" w:rsidR="00E51074" w:rsidRPr="00E51074" w:rsidRDefault="00E51074">
            <w:pPr>
              <w:rPr>
                <w:rFonts w:cs="Arial"/>
                <w:sz w:val="22"/>
              </w:rPr>
            </w:pPr>
            <w:r w:rsidRPr="00E51074">
              <w:rPr>
                <w:rFonts w:cs="Arial"/>
                <w:sz w:val="22"/>
              </w:rPr>
              <w:t>Tehnične lastnosti: topna v kislini in bazi (lugu)</w:t>
            </w:r>
          </w:p>
        </w:tc>
      </w:tr>
      <w:tr w:rsidR="00E51074" w:rsidRPr="00E51074" w14:paraId="4AF5D62A" w14:textId="77777777" w:rsidTr="00E51074">
        <w:trPr>
          <w:trHeight w:val="300"/>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0FB1232" w14:textId="77777777" w:rsidR="00E51074" w:rsidRPr="00E51074" w:rsidRDefault="00E51074">
            <w:pPr>
              <w:rPr>
                <w:rFonts w:cs="Arial"/>
                <w:sz w:val="22"/>
              </w:rPr>
            </w:pPr>
            <w:r w:rsidRPr="00E51074">
              <w:rPr>
                <w:rFonts w:cs="Arial"/>
                <w:sz w:val="22"/>
              </w:rPr>
              <w:t>Barva ploščice: črna</w:t>
            </w:r>
          </w:p>
        </w:tc>
      </w:tr>
      <w:tr w:rsidR="00E51074" w:rsidRPr="00E51074" w14:paraId="4D0761EF"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425E678" w14:textId="77777777" w:rsidR="00E51074" w:rsidRPr="00E51074" w:rsidRDefault="00E51074">
            <w:pPr>
              <w:rPr>
                <w:rFonts w:cs="Arial"/>
                <w:sz w:val="22"/>
              </w:rPr>
            </w:pPr>
            <w:r w:rsidRPr="00E51074">
              <w:rPr>
                <w:rFonts w:cs="Arial"/>
                <w:sz w:val="22"/>
              </w:rPr>
              <w:t>Začne se s številko: 1.000.001</w:t>
            </w:r>
          </w:p>
        </w:tc>
      </w:tr>
      <w:tr w:rsidR="00E51074" w:rsidRPr="00E51074" w14:paraId="025B4C38"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44ED95" w14:textId="77777777" w:rsidR="00E51074" w:rsidRPr="00E51074" w:rsidRDefault="00E51074">
            <w:pPr>
              <w:rPr>
                <w:rFonts w:cs="Arial"/>
                <w:sz w:val="22"/>
              </w:rPr>
            </w:pPr>
            <w:r w:rsidRPr="00E51074">
              <w:rPr>
                <w:rFonts w:cs="Arial"/>
                <w:sz w:val="22"/>
              </w:rPr>
              <w:t>Zapisi na ploščici od zgoraj navzdol:                                     </w:t>
            </w:r>
          </w:p>
        </w:tc>
      </w:tr>
      <w:tr w:rsidR="00E51074" w:rsidRPr="00E51074" w14:paraId="052D51F2"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87A0B7" w14:textId="77777777" w:rsidR="00E51074" w:rsidRPr="00E51074" w:rsidRDefault="00E51074" w:rsidP="00E51074">
            <w:pPr>
              <w:pStyle w:val="Odstavekseznama"/>
              <w:numPr>
                <w:ilvl w:val="0"/>
                <w:numId w:val="35"/>
              </w:numPr>
              <w:rPr>
                <w:rFonts w:cs="Arial"/>
                <w:sz w:val="22"/>
              </w:rPr>
            </w:pPr>
            <w:r w:rsidRPr="00E51074">
              <w:rPr>
                <w:rFonts w:cs="Arial"/>
                <w:sz w:val="22"/>
              </w:rPr>
              <w:t>8 mestna črtna koda</w:t>
            </w:r>
          </w:p>
        </w:tc>
      </w:tr>
      <w:tr w:rsidR="00E51074" w:rsidRPr="00E51074" w14:paraId="34D4074F"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AD63A2" w14:textId="77777777" w:rsidR="00E51074" w:rsidRPr="00E51074" w:rsidRDefault="00E51074" w:rsidP="00E51074">
            <w:pPr>
              <w:pStyle w:val="Odstavekseznama"/>
              <w:numPr>
                <w:ilvl w:val="0"/>
                <w:numId w:val="35"/>
              </w:numPr>
              <w:rPr>
                <w:rFonts w:cs="Arial"/>
                <w:sz w:val="22"/>
              </w:rPr>
            </w:pPr>
            <w:r w:rsidRPr="00E51074">
              <w:rPr>
                <w:rFonts w:cs="Arial"/>
                <w:sz w:val="22"/>
              </w:rPr>
              <w:t>napis SiDG</w:t>
            </w:r>
          </w:p>
        </w:tc>
      </w:tr>
      <w:tr w:rsidR="00E51074" w:rsidRPr="00E51074" w14:paraId="5B06017C"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5294342" w14:textId="77777777" w:rsidR="00E51074" w:rsidRPr="00E51074" w:rsidRDefault="00E51074" w:rsidP="00E51074">
            <w:pPr>
              <w:pStyle w:val="Odstavekseznama"/>
              <w:numPr>
                <w:ilvl w:val="0"/>
                <w:numId w:val="35"/>
              </w:numPr>
              <w:rPr>
                <w:rFonts w:cs="Arial"/>
                <w:sz w:val="22"/>
              </w:rPr>
            </w:pPr>
            <w:r w:rsidRPr="00E51074">
              <w:rPr>
                <w:rFonts w:cs="Arial"/>
                <w:sz w:val="22"/>
              </w:rPr>
              <w:t>število, ki ga predstavlja črtna koda</w:t>
            </w:r>
          </w:p>
        </w:tc>
      </w:tr>
      <w:tr w:rsidR="00E51074" w:rsidRPr="00E51074" w14:paraId="44F17A2E"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073C8F8" w14:textId="77777777" w:rsidR="00E51074" w:rsidRPr="00E51074" w:rsidRDefault="00E51074">
            <w:pPr>
              <w:rPr>
                <w:rFonts w:cs="Arial"/>
                <w:sz w:val="22"/>
              </w:rPr>
            </w:pPr>
            <w:r w:rsidRPr="00E51074">
              <w:rPr>
                <w:rFonts w:cs="Arial"/>
                <w:sz w:val="22"/>
              </w:rPr>
              <w:t>Črtna koda mora biti čitljiva s 1D čitalcem                                  </w:t>
            </w:r>
          </w:p>
        </w:tc>
      </w:tr>
      <w:tr w:rsidR="00E51074" w:rsidRPr="00E51074" w14:paraId="4F325720"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EE9175D" w14:textId="77777777" w:rsidR="00E51074" w:rsidRPr="00E51074" w:rsidRDefault="00E51074">
            <w:pPr>
              <w:rPr>
                <w:rFonts w:cs="Arial"/>
                <w:sz w:val="22"/>
              </w:rPr>
            </w:pPr>
            <w:r w:rsidRPr="00E51074">
              <w:rPr>
                <w:rFonts w:cs="Arial"/>
                <w:sz w:val="22"/>
              </w:rPr>
              <w:t xml:space="preserve">Pakiranje: po 40 ploščic na niz in po 25 nizov na karton, </w:t>
            </w:r>
            <w:proofErr w:type="spellStart"/>
            <w:r w:rsidRPr="00E51074">
              <w:rPr>
                <w:rFonts w:cs="Arial"/>
                <w:sz w:val="22"/>
              </w:rPr>
              <w:t>t.j</w:t>
            </w:r>
            <w:proofErr w:type="spellEnd"/>
            <w:r w:rsidRPr="00E51074">
              <w:rPr>
                <w:rFonts w:cs="Arial"/>
                <w:sz w:val="22"/>
              </w:rPr>
              <w:t>. 1.000 ploščic/karton</w:t>
            </w:r>
          </w:p>
        </w:tc>
      </w:tr>
    </w:tbl>
    <w:p w14:paraId="594548B4" w14:textId="77777777" w:rsidR="00E51074" w:rsidRPr="00E51074" w:rsidRDefault="00E51074" w:rsidP="00E51074">
      <w:pPr>
        <w:rPr>
          <w:rFonts w:cs="Arial"/>
          <w:sz w:val="22"/>
        </w:rPr>
      </w:pPr>
    </w:p>
    <w:p w14:paraId="520318AD" w14:textId="77777777" w:rsidR="00E51074" w:rsidRPr="00E51074" w:rsidRDefault="00E51074" w:rsidP="00E51074">
      <w:pPr>
        <w:pStyle w:val="Odstavekseznama"/>
        <w:numPr>
          <w:ilvl w:val="0"/>
          <w:numId w:val="36"/>
        </w:numPr>
        <w:rPr>
          <w:rFonts w:cs="Arial"/>
          <w:sz w:val="22"/>
        </w:rPr>
      </w:pPr>
      <w:proofErr w:type="spellStart"/>
      <w:r w:rsidRPr="00E51074">
        <w:rPr>
          <w:rFonts w:cs="Arial"/>
          <w:sz w:val="22"/>
        </w:rPr>
        <w:t>Brezkodne</w:t>
      </w:r>
      <w:proofErr w:type="spellEnd"/>
      <w:r w:rsidRPr="00E51074">
        <w:rPr>
          <w:rFonts w:cs="Arial"/>
          <w:sz w:val="22"/>
        </w:rPr>
        <w:t xml:space="preserve"> ploščice</w:t>
      </w:r>
    </w:p>
    <w:tbl>
      <w:tblPr>
        <w:tblW w:w="8987" w:type="dxa"/>
        <w:tblInd w:w="80" w:type="dxa"/>
        <w:tblCellMar>
          <w:left w:w="0" w:type="dxa"/>
          <w:right w:w="0" w:type="dxa"/>
        </w:tblCellMar>
        <w:tblLook w:val="04A0" w:firstRow="1" w:lastRow="0" w:firstColumn="1" w:lastColumn="0" w:noHBand="0" w:noVBand="1"/>
      </w:tblPr>
      <w:tblGrid>
        <w:gridCol w:w="8987"/>
      </w:tblGrid>
      <w:tr w:rsidR="00E51074" w:rsidRPr="00E51074" w14:paraId="4FC3EC3A" w14:textId="77777777" w:rsidTr="00E51074">
        <w:trPr>
          <w:trHeight w:val="300"/>
        </w:trPr>
        <w:tc>
          <w:tcPr>
            <w:tcW w:w="898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BD68547" w14:textId="77777777" w:rsidR="00E51074" w:rsidRPr="00E51074" w:rsidRDefault="00E51074">
            <w:pPr>
              <w:rPr>
                <w:rFonts w:cs="Arial"/>
                <w:sz w:val="22"/>
              </w:rPr>
            </w:pPr>
            <w:r w:rsidRPr="00E51074">
              <w:rPr>
                <w:rFonts w:cs="Arial"/>
                <w:sz w:val="22"/>
              </w:rPr>
              <w:t>Ploščice za označevanje GLS</w:t>
            </w:r>
          </w:p>
        </w:tc>
      </w:tr>
      <w:tr w:rsidR="00E51074" w:rsidRPr="00E51074" w14:paraId="01A2C6E3" w14:textId="77777777" w:rsidTr="00E51074">
        <w:trPr>
          <w:trHeight w:val="300"/>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A4A5B71" w14:textId="0952474D" w:rsidR="00E51074" w:rsidRPr="00E51074" w:rsidRDefault="00E51074">
            <w:pPr>
              <w:rPr>
                <w:rFonts w:cs="Arial"/>
                <w:sz w:val="22"/>
              </w:rPr>
            </w:pPr>
            <w:r w:rsidRPr="00E51074">
              <w:rPr>
                <w:rFonts w:cs="Arial"/>
                <w:sz w:val="22"/>
              </w:rPr>
              <w:t>Velikost ploščice: 2</w:t>
            </w:r>
            <w:r w:rsidR="005F0287">
              <w:rPr>
                <w:rFonts w:cs="Arial"/>
                <w:sz w:val="22"/>
              </w:rPr>
              <w:t>6,5</w:t>
            </w:r>
            <w:r w:rsidRPr="00E51074">
              <w:rPr>
                <w:rFonts w:cs="Arial"/>
                <w:sz w:val="22"/>
              </w:rPr>
              <w:t xml:space="preserve"> x 4</w:t>
            </w:r>
            <w:r w:rsidR="005F0287">
              <w:rPr>
                <w:rFonts w:cs="Arial"/>
                <w:sz w:val="22"/>
              </w:rPr>
              <w:t>2</w:t>
            </w:r>
            <w:r w:rsidRPr="00E51074">
              <w:rPr>
                <w:rFonts w:cs="Arial"/>
                <w:sz w:val="22"/>
              </w:rPr>
              <w:t xml:space="preserve"> mm </w:t>
            </w:r>
          </w:p>
        </w:tc>
      </w:tr>
      <w:tr w:rsidR="00E51074" w:rsidRPr="00E51074" w14:paraId="16BF7DB7" w14:textId="77777777" w:rsidTr="00E51074">
        <w:trPr>
          <w:trHeight w:val="300"/>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B494DB" w14:textId="4F1C3424" w:rsidR="00E51074" w:rsidRPr="00E51074" w:rsidRDefault="00E51074">
            <w:pPr>
              <w:rPr>
                <w:rFonts w:cs="Arial"/>
                <w:sz w:val="22"/>
              </w:rPr>
            </w:pPr>
            <w:r w:rsidRPr="00E51074">
              <w:rPr>
                <w:rFonts w:cs="Arial"/>
                <w:sz w:val="22"/>
              </w:rPr>
              <w:t xml:space="preserve">Tehnične lastnosti: </w:t>
            </w:r>
            <w:r w:rsidR="009F58AB">
              <w:rPr>
                <w:rFonts w:cs="Arial"/>
                <w:sz w:val="22"/>
              </w:rPr>
              <w:t>PVC</w:t>
            </w:r>
            <w:r w:rsidRPr="00E51074">
              <w:rPr>
                <w:rFonts w:cs="Arial"/>
                <w:sz w:val="22"/>
              </w:rPr>
              <w:t xml:space="preserve"> </w:t>
            </w:r>
            <w:proofErr w:type="spellStart"/>
            <w:r w:rsidRPr="00E51074">
              <w:rPr>
                <w:rFonts w:cs="Arial"/>
                <w:sz w:val="22"/>
              </w:rPr>
              <w:t>brezkodna</w:t>
            </w:r>
            <w:proofErr w:type="spellEnd"/>
            <w:r w:rsidRPr="00E51074">
              <w:rPr>
                <w:rFonts w:cs="Arial"/>
                <w:sz w:val="22"/>
              </w:rPr>
              <w:t xml:space="preserve"> ploščica</w:t>
            </w:r>
          </w:p>
        </w:tc>
      </w:tr>
      <w:tr w:rsidR="00E51074" w:rsidRPr="00E51074" w14:paraId="6ABC1F4A" w14:textId="77777777" w:rsidTr="00E51074">
        <w:trPr>
          <w:trHeight w:val="300"/>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B46807D" w14:textId="4EE986A2" w:rsidR="00E51074" w:rsidRPr="00E51074" w:rsidRDefault="00E51074">
            <w:pPr>
              <w:rPr>
                <w:rFonts w:cs="Arial"/>
                <w:sz w:val="22"/>
              </w:rPr>
            </w:pPr>
            <w:r w:rsidRPr="00E51074">
              <w:rPr>
                <w:rFonts w:cs="Arial"/>
                <w:sz w:val="22"/>
              </w:rPr>
              <w:t>Barva ploščice: polovica (2.000</w:t>
            </w:r>
            <w:r>
              <w:rPr>
                <w:rFonts w:cs="Arial"/>
                <w:sz w:val="22"/>
              </w:rPr>
              <w:t xml:space="preserve"> kos</w:t>
            </w:r>
            <w:r w:rsidRPr="00E51074">
              <w:rPr>
                <w:rFonts w:cs="Arial"/>
                <w:sz w:val="22"/>
              </w:rPr>
              <w:t>) rumenih in polovica (2.000</w:t>
            </w:r>
            <w:r>
              <w:rPr>
                <w:rFonts w:cs="Arial"/>
                <w:sz w:val="22"/>
              </w:rPr>
              <w:t xml:space="preserve"> kos</w:t>
            </w:r>
            <w:r w:rsidRPr="00E51074">
              <w:rPr>
                <w:rFonts w:cs="Arial"/>
                <w:sz w:val="22"/>
              </w:rPr>
              <w:t>) rdečih</w:t>
            </w:r>
          </w:p>
        </w:tc>
      </w:tr>
      <w:tr w:rsidR="00E51074" w:rsidRPr="00E51074" w14:paraId="52CCE979"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E093897" w14:textId="77777777" w:rsidR="00E51074" w:rsidRPr="00E51074" w:rsidRDefault="00E51074">
            <w:pPr>
              <w:rPr>
                <w:rFonts w:cs="Arial"/>
                <w:sz w:val="22"/>
              </w:rPr>
            </w:pPr>
            <w:r w:rsidRPr="00E51074">
              <w:rPr>
                <w:rFonts w:cs="Arial"/>
                <w:sz w:val="22"/>
              </w:rPr>
              <w:t>Začne se s številko: od 001 do 500 v treh ponovitvah v dveh barvah</w:t>
            </w:r>
          </w:p>
        </w:tc>
      </w:tr>
      <w:tr w:rsidR="00E51074" w:rsidRPr="00E51074" w14:paraId="309F2365"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A25A106" w14:textId="77777777" w:rsidR="00E51074" w:rsidRPr="00E51074" w:rsidRDefault="00E51074">
            <w:pPr>
              <w:rPr>
                <w:rFonts w:cs="Arial"/>
                <w:sz w:val="22"/>
              </w:rPr>
            </w:pPr>
            <w:r w:rsidRPr="00E51074">
              <w:rPr>
                <w:rFonts w:cs="Arial"/>
                <w:sz w:val="22"/>
              </w:rPr>
              <w:t>Zapisi na ploščici od zgoraj navzdol:                                     </w:t>
            </w:r>
          </w:p>
        </w:tc>
      </w:tr>
      <w:tr w:rsidR="00E51074" w:rsidRPr="00E51074" w14:paraId="6091B031"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DA6B7" w14:textId="77777777" w:rsidR="00E51074" w:rsidRPr="00E51074" w:rsidRDefault="00E51074" w:rsidP="00E51074">
            <w:pPr>
              <w:pStyle w:val="Odstavekseznama"/>
              <w:numPr>
                <w:ilvl w:val="0"/>
                <w:numId w:val="35"/>
              </w:numPr>
              <w:rPr>
                <w:rFonts w:cs="Arial"/>
                <w:sz w:val="22"/>
              </w:rPr>
            </w:pPr>
            <w:r w:rsidRPr="00E51074">
              <w:rPr>
                <w:rFonts w:cs="Arial"/>
                <w:sz w:val="22"/>
              </w:rPr>
              <w:t>ploščice so brez dodatnih zapisov</w:t>
            </w:r>
          </w:p>
        </w:tc>
      </w:tr>
      <w:tr w:rsidR="00E51074" w:rsidRPr="00E51074" w14:paraId="24226A96"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0212F5A" w14:textId="77777777" w:rsidR="00E51074" w:rsidRPr="00E51074" w:rsidRDefault="00E51074">
            <w:pPr>
              <w:rPr>
                <w:rFonts w:cs="Arial"/>
                <w:sz w:val="22"/>
              </w:rPr>
            </w:pPr>
            <w:r w:rsidRPr="00E51074">
              <w:rPr>
                <w:rFonts w:cs="Arial"/>
                <w:sz w:val="22"/>
              </w:rPr>
              <w:t>Črtna koda na ploščicah ni potrebna                                  </w:t>
            </w:r>
          </w:p>
        </w:tc>
      </w:tr>
      <w:tr w:rsidR="00E51074" w:rsidRPr="00E51074" w14:paraId="0ED458EA" w14:textId="77777777" w:rsidTr="00E51074">
        <w:trPr>
          <w:trHeight w:val="322"/>
        </w:trPr>
        <w:tc>
          <w:tcPr>
            <w:tcW w:w="898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5FBCA1" w14:textId="77777777" w:rsidR="00E51074" w:rsidRPr="00E51074" w:rsidRDefault="00E51074">
            <w:pPr>
              <w:rPr>
                <w:rFonts w:cs="Arial"/>
                <w:sz w:val="22"/>
              </w:rPr>
            </w:pPr>
            <w:r w:rsidRPr="00E51074">
              <w:rPr>
                <w:rFonts w:cs="Arial"/>
                <w:sz w:val="22"/>
              </w:rPr>
              <w:t xml:space="preserve">Pakiranje: po 50 ploščic na niz in po 10 nizov na karton, </w:t>
            </w:r>
            <w:proofErr w:type="spellStart"/>
            <w:r w:rsidRPr="00E51074">
              <w:rPr>
                <w:rFonts w:cs="Arial"/>
                <w:sz w:val="22"/>
              </w:rPr>
              <w:t>t.j</w:t>
            </w:r>
            <w:proofErr w:type="spellEnd"/>
            <w:r w:rsidRPr="00E51074">
              <w:rPr>
                <w:rFonts w:cs="Arial"/>
                <w:sz w:val="22"/>
              </w:rPr>
              <w:t>. 500 ploščic/karton</w:t>
            </w:r>
          </w:p>
        </w:tc>
      </w:tr>
    </w:tbl>
    <w:p w14:paraId="3F720BC3" w14:textId="77777777" w:rsidR="00E51074" w:rsidRPr="00167D8E" w:rsidRDefault="00E51074" w:rsidP="004654B2">
      <w:pPr>
        <w:spacing w:line="0" w:lineRule="atLeast"/>
        <w:ind w:right="20"/>
        <w:rPr>
          <w:rFonts w:cs="Arial"/>
          <w:b/>
          <w:bCs/>
          <w:sz w:val="22"/>
        </w:rPr>
      </w:pPr>
    </w:p>
    <w:p w14:paraId="1920F6C7" w14:textId="649D95D2" w:rsidR="009F58AB" w:rsidRPr="009F58AB" w:rsidRDefault="009F58AB" w:rsidP="009F58AB">
      <w:pPr>
        <w:rPr>
          <w:rFonts w:cs="Arial"/>
          <w:kern w:val="3"/>
          <w:sz w:val="22"/>
          <w:lang w:eastAsia="zh-CN"/>
        </w:rPr>
      </w:pPr>
      <w:r w:rsidRPr="009F58AB">
        <w:rPr>
          <w:rFonts w:cs="Arial"/>
          <w:kern w:val="3"/>
          <w:sz w:val="22"/>
          <w:lang w:eastAsia="zh-CN"/>
        </w:rPr>
        <w:t xml:space="preserve">Dodatna zahteva: ploščice za označevanje GLS morajo biti kompatibilne z naročnikovimi obstoječimi kladivi za jemanje in pritrjevanje ploščic za označevanje GLS s podajalnikom. Ponudnik si lahko obstoječa kladiva in podajalnike  ogledajo na sedežu naročnika, SiDG d.o.o., Rožna ulica 39, 1330 Kočevje. Kontaktna oseba za ogled je g. </w:t>
      </w:r>
      <w:r w:rsidR="00EA5AF8">
        <w:rPr>
          <w:rFonts w:cs="Arial"/>
          <w:kern w:val="3"/>
          <w:sz w:val="22"/>
          <w:lang w:eastAsia="zh-CN"/>
        </w:rPr>
        <w:t>Ivo Trošt</w:t>
      </w:r>
      <w:r w:rsidRPr="009F58AB">
        <w:rPr>
          <w:rFonts w:cs="Arial"/>
          <w:kern w:val="3"/>
          <w:sz w:val="22"/>
          <w:lang w:eastAsia="zh-CN"/>
        </w:rPr>
        <w:t xml:space="preserve">; </w:t>
      </w:r>
      <w:r w:rsidR="001A0B1F">
        <w:rPr>
          <w:rFonts w:cs="Arial"/>
          <w:kern w:val="3"/>
          <w:sz w:val="22"/>
          <w:lang w:eastAsia="zh-CN"/>
        </w:rPr>
        <w:t>GSM</w:t>
      </w:r>
      <w:r w:rsidRPr="009F58AB">
        <w:rPr>
          <w:rFonts w:cs="Arial"/>
          <w:kern w:val="3"/>
          <w:sz w:val="22"/>
          <w:lang w:eastAsia="zh-CN"/>
        </w:rPr>
        <w:t>: 0</w:t>
      </w:r>
      <w:r w:rsidR="00EA5AF8">
        <w:rPr>
          <w:rFonts w:cs="Arial"/>
          <w:kern w:val="3"/>
          <w:sz w:val="22"/>
          <w:lang w:eastAsia="zh-CN"/>
        </w:rPr>
        <w:t>30/351-308</w:t>
      </w:r>
      <w:r w:rsidR="005273F9">
        <w:rPr>
          <w:rFonts w:cs="Arial"/>
          <w:kern w:val="3"/>
          <w:sz w:val="22"/>
          <w:lang w:eastAsia="zh-CN"/>
        </w:rPr>
        <w:t>, in sicer najkasneje</w:t>
      </w:r>
      <w:r w:rsidR="000054A4">
        <w:rPr>
          <w:rFonts w:cs="Arial"/>
          <w:kern w:val="3"/>
          <w:sz w:val="22"/>
          <w:lang w:eastAsia="zh-CN"/>
        </w:rPr>
        <w:t xml:space="preserve"> 1 dan pred rokom določenim za oddajo vprašanj</w:t>
      </w:r>
      <w:r w:rsidRPr="009F58AB">
        <w:rPr>
          <w:rFonts w:cs="Arial"/>
          <w:kern w:val="3"/>
          <w:sz w:val="22"/>
          <w:lang w:eastAsia="zh-CN"/>
        </w:rPr>
        <w:t>.</w:t>
      </w:r>
    </w:p>
    <w:p w14:paraId="3A314DDC" w14:textId="50FB85FA" w:rsidR="00A52573" w:rsidRPr="00167D8E" w:rsidRDefault="00A52573" w:rsidP="004654B2">
      <w:pPr>
        <w:spacing w:line="0" w:lineRule="atLeast"/>
        <w:ind w:right="20"/>
        <w:rPr>
          <w:rFonts w:cs="Arial"/>
          <w:b/>
          <w:bCs/>
          <w:sz w:val="22"/>
        </w:rPr>
      </w:pPr>
    </w:p>
    <w:bookmarkEnd w:id="8"/>
    <w:bookmarkEnd w:id="9"/>
    <w:p w14:paraId="021EA317" w14:textId="255BDCDB" w:rsidR="00167D8E" w:rsidRPr="00167D8E" w:rsidRDefault="00167D8E" w:rsidP="00167D8E">
      <w:pPr>
        <w:rPr>
          <w:rFonts w:cs="Arial"/>
          <w:sz w:val="22"/>
        </w:rPr>
      </w:pPr>
      <w:r w:rsidRPr="00167D8E">
        <w:rPr>
          <w:rFonts w:cs="Arial"/>
          <w:sz w:val="22"/>
        </w:rPr>
        <w:lastRenderedPageBreak/>
        <w:t>Podrobnejš</w:t>
      </w:r>
      <w:r w:rsidR="001A0B1F">
        <w:rPr>
          <w:rFonts w:cs="Arial"/>
          <w:sz w:val="22"/>
        </w:rPr>
        <w:t>e</w:t>
      </w:r>
      <w:r w:rsidRPr="00167D8E">
        <w:rPr>
          <w:rFonts w:cs="Arial"/>
          <w:sz w:val="22"/>
        </w:rPr>
        <w:t xml:space="preserve"> specifikacij</w:t>
      </w:r>
      <w:r w:rsidR="001A0B1F">
        <w:rPr>
          <w:rFonts w:cs="Arial"/>
          <w:sz w:val="22"/>
        </w:rPr>
        <w:t>e</w:t>
      </w:r>
      <w:r w:rsidRPr="00167D8E">
        <w:rPr>
          <w:rFonts w:cs="Arial"/>
          <w:sz w:val="22"/>
        </w:rPr>
        <w:t xml:space="preserve"> naročila so razvidne iz</w:t>
      </w:r>
      <w:r w:rsidR="00AE56A3">
        <w:rPr>
          <w:rFonts w:cs="Arial"/>
          <w:sz w:val="22"/>
        </w:rPr>
        <w:t xml:space="preserve"> </w:t>
      </w:r>
      <w:r w:rsidRPr="00167D8E">
        <w:rPr>
          <w:rFonts w:cs="Arial"/>
          <w:sz w:val="22"/>
        </w:rPr>
        <w:t>obrazca »Predračun« (Excel) ter iz ostalih prilog dokumentacije v zvezi z oddajo javnega naročila.</w:t>
      </w:r>
    </w:p>
    <w:p w14:paraId="6C6350FD" w14:textId="34348435" w:rsidR="00167D8E" w:rsidRDefault="00167D8E" w:rsidP="00167D8E">
      <w:pPr>
        <w:rPr>
          <w:rFonts w:cs="Arial"/>
          <w:sz w:val="22"/>
        </w:rPr>
      </w:pPr>
    </w:p>
    <w:p w14:paraId="5DC0A3BE" w14:textId="1B4CD4EC" w:rsidR="002A06FB" w:rsidRDefault="002A06FB" w:rsidP="00167D8E">
      <w:pPr>
        <w:rPr>
          <w:rFonts w:cs="Arial"/>
          <w:sz w:val="22"/>
        </w:rPr>
      </w:pPr>
      <w:r w:rsidRPr="002A06FB">
        <w:rPr>
          <w:rFonts w:cs="Arial"/>
          <w:sz w:val="22"/>
        </w:rPr>
        <w:t>Dobava bo sukcesivna</w:t>
      </w:r>
      <w:r>
        <w:rPr>
          <w:rFonts w:cs="Arial"/>
          <w:sz w:val="22"/>
        </w:rPr>
        <w:t xml:space="preserve"> glede na potrebe naročnika</w:t>
      </w:r>
      <w:r w:rsidR="005273F9">
        <w:rPr>
          <w:rFonts w:cs="Arial"/>
          <w:sz w:val="22"/>
        </w:rPr>
        <w:t xml:space="preserve"> na lokacije navedene v nadaljevanju</w:t>
      </w:r>
      <w:r w:rsidRPr="002A06FB">
        <w:rPr>
          <w:rFonts w:cs="Arial"/>
          <w:sz w:val="22"/>
        </w:rPr>
        <w:t>, navedene količine v obrazcu »Predračun« so okvirne in za naročnika niso zavezujoče.</w:t>
      </w:r>
    </w:p>
    <w:p w14:paraId="44CB40BC" w14:textId="77777777" w:rsidR="00EA5AF8" w:rsidRDefault="00EA5AF8" w:rsidP="00EA5AF8">
      <w:pPr>
        <w:suppressAutoHyphens/>
        <w:autoSpaceDN w:val="0"/>
        <w:spacing w:line="0" w:lineRule="atLeast"/>
        <w:ind w:right="6"/>
        <w:rPr>
          <w:rFonts w:cs="Arial"/>
          <w:b/>
          <w:bCs/>
          <w:kern w:val="3"/>
          <w:sz w:val="22"/>
          <w:lang w:eastAsia="ar-SA"/>
        </w:rPr>
      </w:pPr>
    </w:p>
    <w:p w14:paraId="5C53C292" w14:textId="3463F942" w:rsidR="00EA5AF8" w:rsidRPr="00EA5AF8" w:rsidRDefault="00EA5AF8" w:rsidP="00EA5AF8">
      <w:pPr>
        <w:suppressAutoHyphens/>
        <w:autoSpaceDN w:val="0"/>
        <w:spacing w:line="0" w:lineRule="atLeast"/>
        <w:ind w:right="6"/>
        <w:rPr>
          <w:rFonts w:cs="Arial"/>
          <w:sz w:val="22"/>
        </w:rPr>
      </w:pPr>
      <w:r w:rsidRPr="00EA5AF8">
        <w:rPr>
          <w:rFonts w:cs="Arial"/>
          <w:b/>
          <w:bCs/>
          <w:sz w:val="22"/>
        </w:rPr>
        <w:t>Dobava - FCO na lokacije:</w:t>
      </w:r>
      <w:r w:rsidRPr="00EA5AF8">
        <w:rPr>
          <w:rFonts w:cs="Arial"/>
          <w:sz w:val="22"/>
        </w:rPr>
        <w:t xml:space="preserve"> PE Kočevje– Podjetniško naselje Kočevje 15, 1330 Kočevje; PE Novo mesto – Smrečnikova ulica 48, 8000 Novo mesto; PE Postojna – Reška cesta 2, 6230 Postojna; PE Ljubljana – Sinja Gorica 106, 1360 Vrhnika; PE Maribor – Limbuško nabrežje 15, 2341 Limbuš; PE Tolmin – Vipavska cesta 4A, 5270 Ajdovščina; PE Celje – Drofenikova ulica 12, 3230 Šentjur pri Celju ter PE Murska Sobota – Ormoška cesta 20, 2350 Ptuj.</w:t>
      </w:r>
    </w:p>
    <w:p w14:paraId="13A7FD4D" w14:textId="77777777" w:rsidR="002A06FB" w:rsidRPr="00167D8E" w:rsidRDefault="002A06FB" w:rsidP="00167D8E">
      <w:pPr>
        <w:rPr>
          <w:rFonts w:cs="Arial"/>
          <w:sz w:val="22"/>
        </w:rPr>
      </w:pPr>
    </w:p>
    <w:p w14:paraId="0E8F4BE5" w14:textId="1CE7BE65" w:rsidR="00167D8E" w:rsidRDefault="00167D8E" w:rsidP="00167D8E">
      <w:pPr>
        <w:rPr>
          <w:rFonts w:cs="Arial"/>
          <w:sz w:val="22"/>
          <w:lang w:eastAsia="zh-CN"/>
        </w:rPr>
      </w:pPr>
      <w:r w:rsidRPr="00167D8E">
        <w:rPr>
          <w:rFonts w:cs="Arial"/>
          <w:sz w:val="22"/>
          <w:lang w:eastAsia="zh-CN"/>
        </w:rPr>
        <w:t>Naročnik si pridržuje možnost spremembe pogodbe o izvedbi javnega naročila v skladu s 95. členom ZJN-3.</w:t>
      </w:r>
    </w:p>
    <w:p w14:paraId="312616E2" w14:textId="77777777" w:rsidR="00800A23" w:rsidRDefault="00800A23" w:rsidP="004654B2">
      <w:pPr>
        <w:spacing w:line="0" w:lineRule="atLeast"/>
        <w:ind w:right="20"/>
        <w:rPr>
          <w:rFonts w:cs="Arial"/>
          <w:sz w:val="22"/>
        </w:rPr>
      </w:pPr>
    </w:p>
    <w:p w14:paraId="70AD9150" w14:textId="5AF898CA" w:rsidR="007F0800" w:rsidRDefault="00672F32" w:rsidP="004654B2">
      <w:pPr>
        <w:spacing w:line="0" w:lineRule="atLeast"/>
        <w:ind w:right="20"/>
        <w:rPr>
          <w:rFonts w:cs="Arial"/>
          <w:sz w:val="22"/>
        </w:rPr>
      </w:pPr>
      <w:r w:rsidRPr="004C3269">
        <w:rPr>
          <w:rFonts w:cs="Arial"/>
          <w:sz w:val="22"/>
        </w:rPr>
        <w:t>Variantne ponudbe niso dovoljene in se ne bodo upoštevale.</w:t>
      </w:r>
    </w:p>
    <w:p w14:paraId="0E0A6CA8" w14:textId="77777777" w:rsidR="00AE56A3" w:rsidRPr="004C3269" w:rsidRDefault="00AE56A3" w:rsidP="004654B2">
      <w:pPr>
        <w:spacing w:line="0" w:lineRule="atLeast"/>
        <w:ind w:right="20"/>
        <w:rPr>
          <w:rFonts w:cs="Arial"/>
          <w:sz w:val="22"/>
        </w:rPr>
      </w:pPr>
    </w:p>
    <w:p w14:paraId="4DACA3BF" w14:textId="5212F373" w:rsidR="005312FE" w:rsidRPr="004C3269" w:rsidRDefault="00F70BF7" w:rsidP="004654B2">
      <w:pPr>
        <w:pStyle w:val="Naslov1"/>
        <w:spacing w:line="0" w:lineRule="atLeast"/>
        <w:rPr>
          <w:rFonts w:cs="Arial"/>
          <w:sz w:val="22"/>
          <w:szCs w:val="22"/>
        </w:rPr>
      </w:pPr>
      <w:bookmarkStart w:id="10" w:name="_Toc136846873"/>
      <w:r w:rsidRPr="004C3269">
        <w:rPr>
          <w:rFonts w:cs="Arial"/>
          <w:sz w:val="22"/>
          <w:szCs w:val="22"/>
        </w:rPr>
        <w:t xml:space="preserve">PRAVNA PODLAGA IN </w:t>
      </w:r>
      <w:r w:rsidR="00C91BF6" w:rsidRPr="004C3269">
        <w:rPr>
          <w:rFonts w:cs="Arial"/>
          <w:sz w:val="22"/>
          <w:szCs w:val="22"/>
        </w:rPr>
        <w:t>NAČIN ODDAJE JAVNEGA NAROČILA</w:t>
      </w:r>
      <w:bookmarkEnd w:id="6"/>
      <w:bookmarkEnd w:id="7"/>
      <w:bookmarkEnd w:id="10"/>
    </w:p>
    <w:p w14:paraId="21BCAC40" w14:textId="6CFAA5D0" w:rsidR="00AC56AC" w:rsidRPr="004C3269" w:rsidRDefault="00AC56AC" w:rsidP="004654B2">
      <w:pPr>
        <w:spacing w:line="0" w:lineRule="atLeast"/>
        <w:rPr>
          <w:rFonts w:cs="Arial"/>
          <w:sz w:val="22"/>
        </w:rPr>
      </w:pPr>
      <w:r w:rsidRPr="004C3269">
        <w:rPr>
          <w:rFonts w:cs="Arial"/>
          <w:sz w:val="22"/>
        </w:rPr>
        <w:t>Za oddajo predmetnega naročila se v skladu s 47. členom Zakona o javnem naročanju (Uradni list RS, št. 91/15, 14/18, 121/21, 10/22, 74/22</w:t>
      </w:r>
      <w:r w:rsidR="00F91F28">
        <w:rPr>
          <w:rFonts w:cs="Arial"/>
          <w:sz w:val="22"/>
        </w:rPr>
        <w:t>,</w:t>
      </w:r>
      <w:r w:rsidRPr="004C3269">
        <w:rPr>
          <w:rFonts w:cs="Arial"/>
          <w:sz w:val="22"/>
        </w:rPr>
        <w:t xml:space="preserve"> 100/22</w:t>
      </w:r>
      <w:r w:rsidR="00F91F28">
        <w:rPr>
          <w:rFonts w:cs="Arial"/>
          <w:sz w:val="22"/>
        </w:rPr>
        <w:t xml:space="preserve"> ter 28/23</w:t>
      </w:r>
      <w:r w:rsidR="00ED2349">
        <w:rPr>
          <w:rFonts w:cs="Arial"/>
          <w:sz w:val="22"/>
        </w:rPr>
        <w:t xml:space="preserve"> </w:t>
      </w:r>
      <w:r w:rsidRPr="004C3269">
        <w:rPr>
          <w:rFonts w:cs="Arial"/>
          <w:sz w:val="22"/>
        </w:rPr>
        <w:t>– v nadaljevanju ZJN-3) izvede postopek oddaje naročila male vrednosti.</w:t>
      </w:r>
    </w:p>
    <w:p w14:paraId="5E47E598" w14:textId="25E9F854" w:rsidR="00F92903" w:rsidRPr="004C3269" w:rsidRDefault="00F92903" w:rsidP="004654B2">
      <w:pPr>
        <w:spacing w:line="0" w:lineRule="atLeast"/>
        <w:rPr>
          <w:rFonts w:cs="Arial"/>
          <w:sz w:val="22"/>
        </w:rPr>
      </w:pPr>
    </w:p>
    <w:p w14:paraId="1F923820" w14:textId="74D81F6D" w:rsidR="00577820" w:rsidRPr="00CC78CD" w:rsidRDefault="00577820" w:rsidP="00577820">
      <w:pPr>
        <w:rPr>
          <w:rFonts w:cs="Arial"/>
          <w:sz w:val="22"/>
        </w:rPr>
      </w:pPr>
      <w:r w:rsidRPr="004C3269">
        <w:rPr>
          <w:rFonts w:cs="Arial"/>
          <w:sz w:val="22"/>
        </w:rPr>
        <w:t xml:space="preserve">Naročnik bo na podlagi pogojev in meril, določenih v razpisni dokumentaciji, izbral </w:t>
      </w:r>
      <w:r w:rsidR="009375FC">
        <w:rPr>
          <w:rFonts w:cs="Arial"/>
          <w:sz w:val="22"/>
        </w:rPr>
        <w:t xml:space="preserve">najugodnejšega </w:t>
      </w:r>
      <w:r w:rsidRPr="004C3269">
        <w:rPr>
          <w:rFonts w:cs="Arial"/>
          <w:sz w:val="22"/>
        </w:rPr>
        <w:t>ponudnika, s katerim bo sklenil pogodbo</w:t>
      </w:r>
      <w:r w:rsidR="009375FC">
        <w:rPr>
          <w:rFonts w:cs="Arial"/>
          <w:sz w:val="22"/>
        </w:rPr>
        <w:t>.</w:t>
      </w:r>
      <w:r w:rsidR="004C3269">
        <w:rPr>
          <w:rFonts w:cs="Arial"/>
          <w:sz w:val="22"/>
        </w:rPr>
        <w:t xml:space="preserve"> </w:t>
      </w:r>
      <w:r w:rsidR="00AC56AC" w:rsidRPr="004C3269">
        <w:rPr>
          <w:rFonts w:cs="Arial"/>
          <w:sz w:val="22"/>
        </w:rPr>
        <w:t>Postopek se v celoti izvaja v skladu z veljavno zakonodajo. Ponudnik mora glede na predmet javnega naročila izpolnjevati in upoštevati tudi vse določbe, ki jih glede na predmet javnega naročila predpisuje veljavna zakonodaja s tega področja</w:t>
      </w:r>
      <w:r w:rsidR="001E6B70" w:rsidRPr="00CC78CD">
        <w:rPr>
          <w:rFonts w:cs="Arial"/>
          <w:sz w:val="22"/>
        </w:rPr>
        <w:t xml:space="preserve">. </w:t>
      </w:r>
    </w:p>
    <w:p w14:paraId="169391DD" w14:textId="2D170962" w:rsidR="00AC56AC" w:rsidRPr="00A35AEC" w:rsidRDefault="00AC56AC" w:rsidP="00577820">
      <w:pPr>
        <w:spacing w:line="0" w:lineRule="atLeast"/>
        <w:rPr>
          <w:rFonts w:cs="Arial"/>
          <w:sz w:val="22"/>
        </w:rPr>
      </w:pPr>
    </w:p>
    <w:p w14:paraId="2E29A698" w14:textId="59BB7FB2" w:rsidR="005312FE" w:rsidRPr="004C3269" w:rsidRDefault="00C91BF6" w:rsidP="004654B2">
      <w:pPr>
        <w:pStyle w:val="Naslov1"/>
        <w:spacing w:line="0" w:lineRule="atLeast"/>
        <w:rPr>
          <w:rFonts w:cs="Arial"/>
          <w:sz w:val="22"/>
          <w:szCs w:val="22"/>
        </w:rPr>
      </w:pPr>
      <w:bookmarkStart w:id="11" w:name="_Toc336851732"/>
      <w:bookmarkStart w:id="12" w:name="_Toc336851780"/>
      <w:bookmarkStart w:id="13" w:name="_Toc136846874"/>
      <w:r w:rsidRPr="004C3269">
        <w:rPr>
          <w:rFonts w:cs="Arial"/>
          <w:sz w:val="22"/>
          <w:szCs w:val="22"/>
        </w:rPr>
        <w:t>rOK IN NAČIN PREDLOŽITVE PONUDBE</w:t>
      </w:r>
      <w:bookmarkEnd w:id="11"/>
      <w:bookmarkEnd w:id="12"/>
      <w:bookmarkEnd w:id="13"/>
    </w:p>
    <w:p w14:paraId="4DFEA72B" w14:textId="6BCB6D30" w:rsidR="007C038E" w:rsidRPr="004C3269" w:rsidRDefault="007C038E" w:rsidP="004654B2">
      <w:pPr>
        <w:pStyle w:val="Naslov2"/>
        <w:spacing w:line="0" w:lineRule="atLeast"/>
        <w:rPr>
          <w:rFonts w:cs="Arial"/>
          <w:sz w:val="22"/>
          <w:szCs w:val="22"/>
        </w:rPr>
      </w:pPr>
      <w:r w:rsidRPr="004C3269">
        <w:rPr>
          <w:rFonts w:cs="Arial"/>
          <w:sz w:val="22"/>
          <w:szCs w:val="22"/>
        </w:rPr>
        <w:t xml:space="preserve"> </w:t>
      </w:r>
      <w:bookmarkStart w:id="14" w:name="_Toc136846875"/>
      <w:r w:rsidRPr="004C3269">
        <w:rPr>
          <w:rFonts w:cs="Arial"/>
          <w:sz w:val="22"/>
          <w:szCs w:val="22"/>
        </w:rPr>
        <w:t>ELEKTRONSKA PONUDBA</w:t>
      </w:r>
      <w:bookmarkEnd w:id="14"/>
    </w:p>
    <w:p w14:paraId="57A72C69" w14:textId="77777777" w:rsidR="00F51BB2" w:rsidRPr="004C3269" w:rsidRDefault="00F51BB2" w:rsidP="00F51BB2">
      <w:pPr>
        <w:rPr>
          <w:rFonts w:cs="Arial"/>
          <w:sz w:val="22"/>
        </w:rPr>
      </w:pPr>
      <w:r w:rsidRPr="004C3269">
        <w:rPr>
          <w:rFonts w:cs="Arial"/>
          <w:sz w:val="22"/>
        </w:rPr>
        <w:t xml:space="preserve">Ponudniki morajo ponudbe predložiti v informacijski sistem e-JN (v nadaljevanju: sistem e-JN) na spletnem naslovu </w:t>
      </w:r>
      <w:hyperlink r:id="rId9" w:history="1">
        <w:r w:rsidRPr="004C3269">
          <w:rPr>
            <w:rStyle w:val="Hiperpovezava"/>
            <w:rFonts w:cs="Arial"/>
            <w:sz w:val="22"/>
          </w:rPr>
          <w:t>https://ejn.gov.si</w:t>
        </w:r>
      </w:hyperlink>
      <w:r w:rsidRPr="004C3269">
        <w:rPr>
          <w:rFonts w:cs="Arial"/>
          <w:sz w:val="22"/>
        </w:rPr>
        <w:t xml:space="preserve">, v skladu s točko 3 dokumenta Navodila za uporabo informacijskega sistema e-JN: PONUDNIKI, ki je del te razpisne dokumentacije in objavljen na spletnem naslovu </w:t>
      </w:r>
      <w:hyperlink r:id="rId10" w:history="1">
        <w:r w:rsidRPr="004C3269">
          <w:rPr>
            <w:rStyle w:val="Hiperpovezava"/>
            <w:rFonts w:cs="Arial"/>
            <w:sz w:val="22"/>
          </w:rPr>
          <w:t>https://ejn.gov.si</w:t>
        </w:r>
      </w:hyperlink>
      <w:r w:rsidRPr="004C3269">
        <w:rPr>
          <w:rFonts w:cs="Arial"/>
          <w:sz w:val="22"/>
        </w:rPr>
        <w:t>.</w:t>
      </w:r>
    </w:p>
    <w:p w14:paraId="435FA324" w14:textId="77777777" w:rsidR="00F51BB2" w:rsidRPr="004C3269" w:rsidRDefault="00F51BB2" w:rsidP="00F51BB2">
      <w:pPr>
        <w:rPr>
          <w:rFonts w:cs="Arial"/>
          <w:sz w:val="22"/>
        </w:rPr>
      </w:pPr>
    </w:p>
    <w:p w14:paraId="4702849A" w14:textId="77777777" w:rsidR="00F51BB2" w:rsidRPr="004C3269" w:rsidRDefault="00F51BB2" w:rsidP="00F51BB2">
      <w:pPr>
        <w:rPr>
          <w:rFonts w:cs="Arial"/>
          <w:sz w:val="22"/>
        </w:rPr>
      </w:pPr>
      <w:r w:rsidRPr="004C3269">
        <w:rPr>
          <w:rFonts w:cs="Arial"/>
          <w:sz w:val="22"/>
        </w:rPr>
        <w:t xml:space="preserve">Ponudnik se mora pred oddajo ponudbe registrirati na spletnem naslovu </w:t>
      </w:r>
      <w:hyperlink r:id="rId11" w:history="1">
        <w:r w:rsidRPr="004C3269">
          <w:rPr>
            <w:rStyle w:val="Hiperpovezava"/>
            <w:rFonts w:cs="Arial"/>
            <w:sz w:val="22"/>
          </w:rPr>
          <w:t>https://ejn.gov.si</w:t>
        </w:r>
      </w:hyperlink>
      <w:r w:rsidRPr="004C3269">
        <w:rPr>
          <w:rFonts w:cs="Arial"/>
          <w:sz w:val="22"/>
        </w:rPr>
        <w:t>, v skladu z Navodili za uporabo informacijskega sistema e-JN. Če je ponudnik že registriran v sistem e-JN, se v aplikacijo prijavi na istem naslovu.</w:t>
      </w:r>
    </w:p>
    <w:p w14:paraId="46A5F0B2" w14:textId="77777777" w:rsidR="00F51BB2" w:rsidRPr="004C3269" w:rsidRDefault="00F51BB2" w:rsidP="00F51BB2">
      <w:pPr>
        <w:rPr>
          <w:rFonts w:cs="Arial"/>
          <w:sz w:val="22"/>
        </w:rPr>
      </w:pPr>
    </w:p>
    <w:p w14:paraId="670FB3F4" w14:textId="77777777" w:rsidR="00F51BB2" w:rsidRPr="004C3269" w:rsidRDefault="00F51BB2" w:rsidP="00F51BB2">
      <w:pPr>
        <w:rPr>
          <w:rFonts w:cs="Arial"/>
          <w:sz w:val="22"/>
        </w:rPr>
      </w:pPr>
      <w:r w:rsidRPr="004C3269">
        <w:rPr>
          <w:rFonts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C3269">
        <w:rPr>
          <w:rStyle w:val="Sprotnaopomba-sklic"/>
          <w:rFonts w:cs="Arial"/>
          <w:sz w:val="22"/>
        </w:rPr>
        <w:footnoteReference w:id="1"/>
      </w:r>
      <w:r w:rsidRPr="004C3269">
        <w:rPr>
          <w:rFonts w:cs="Arial"/>
          <w:sz w:val="22"/>
        </w:rPr>
        <w:t>). Z oddajo ponudbe je le-ta zavezujoča za čas, naveden v ponudbi, razen če jo uporabnik ponudnika umakne ali spremeni pred potekom roka za oddajo ponudb.</w:t>
      </w:r>
    </w:p>
    <w:p w14:paraId="607788EE" w14:textId="77777777" w:rsidR="00F51BB2" w:rsidRPr="004C3269" w:rsidRDefault="00F51BB2" w:rsidP="00F51BB2">
      <w:pPr>
        <w:rPr>
          <w:rFonts w:cs="Arial"/>
          <w:sz w:val="22"/>
          <w:lang w:eastAsia="sl-SI"/>
        </w:rPr>
      </w:pPr>
    </w:p>
    <w:p w14:paraId="64CD04E0" w14:textId="5564153A" w:rsidR="00F51BB2" w:rsidRPr="004C3269" w:rsidRDefault="00F51BB2" w:rsidP="00F51BB2">
      <w:pPr>
        <w:rPr>
          <w:rFonts w:cs="Arial"/>
          <w:sz w:val="22"/>
        </w:rPr>
      </w:pPr>
      <w:r w:rsidRPr="004C3269">
        <w:rPr>
          <w:rFonts w:cs="Arial"/>
          <w:sz w:val="22"/>
          <w:lang w:eastAsia="sl-SI"/>
        </w:rPr>
        <w:lastRenderedPageBreak/>
        <w:t xml:space="preserve">Ponudba se šteje za pravočasno oddano, če jo naročnik prejme preko sistema e-JN </w:t>
      </w:r>
      <w:hyperlink r:id="rId12" w:history="1">
        <w:r w:rsidRPr="004C3269">
          <w:rPr>
            <w:rStyle w:val="Hiperpovezava"/>
            <w:rFonts w:cs="Arial"/>
            <w:sz w:val="22"/>
            <w:lang w:eastAsia="sl-SI"/>
          </w:rPr>
          <w:t>https://ejn.gov.si</w:t>
        </w:r>
      </w:hyperlink>
      <w:r w:rsidRPr="004C3269">
        <w:rPr>
          <w:rFonts w:cs="Arial"/>
          <w:sz w:val="22"/>
          <w:lang w:eastAsia="sl-SI"/>
        </w:rPr>
        <w:t xml:space="preserve"> </w:t>
      </w:r>
      <w:r w:rsidRPr="00CC78CD">
        <w:rPr>
          <w:rFonts w:cs="Arial"/>
          <w:b/>
          <w:sz w:val="22"/>
          <w:lang w:eastAsia="sl-SI"/>
        </w:rPr>
        <w:t xml:space="preserve">najkasneje </w:t>
      </w:r>
      <w:r w:rsidRPr="005F0287">
        <w:rPr>
          <w:rFonts w:cs="Arial"/>
          <w:b/>
          <w:sz w:val="22"/>
        </w:rPr>
        <w:t xml:space="preserve">do </w:t>
      </w:r>
      <w:r w:rsidR="005F0287" w:rsidRPr="005F0287">
        <w:rPr>
          <w:rFonts w:cs="Arial"/>
          <w:b/>
          <w:color w:val="000000" w:themeColor="text1"/>
          <w:sz w:val="22"/>
        </w:rPr>
        <w:t>19.06</w:t>
      </w:r>
      <w:r w:rsidR="000753C0" w:rsidRPr="005F0287">
        <w:rPr>
          <w:rFonts w:cs="Arial"/>
          <w:b/>
          <w:color w:val="000000" w:themeColor="text1"/>
          <w:sz w:val="22"/>
        </w:rPr>
        <w:t>.</w:t>
      </w:r>
      <w:r w:rsidRPr="005F0287">
        <w:rPr>
          <w:rFonts w:cs="Arial"/>
          <w:b/>
          <w:color w:val="000000" w:themeColor="text1"/>
          <w:sz w:val="22"/>
        </w:rPr>
        <w:t>202</w:t>
      </w:r>
      <w:r w:rsidR="00204C5C" w:rsidRPr="005F0287">
        <w:rPr>
          <w:rFonts w:cs="Arial"/>
          <w:b/>
          <w:color w:val="000000" w:themeColor="text1"/>
          <w:sz w:val="22"/>
        </w:rPr>
        <w:t>3</w:t>
      </w:r>
      <w:r w:rsidRPr="005F0287">
        <w:rPr>
          <w:rFonts w:cs="Arial"/>
          <w:i/>
          <w:color w:val="000000" w:themeColor="text1"/>
          <w:sz w:val="22"/>
        </w:rPr>
        <w:t xml:space="preserve"> </w:t>
      </w:r>
      <w:r w:rsidRPr="005F0287">
        <w:rPr>
          <w:rFonts w:cs="Arial"/>
          <w:b/>
          <w:color w:val="000000" w:themeColor="text1"/>
          <w:sz w:val="22"/>
        </w:rPr>
        <w:t>do</w:t>
      </w:r>
      <w:r w:rsidRPr="005F0287">
        <w:rPr>
          <w:rFonts w:cs="Arial"/>
          <w:b/>
          <w:sz w:val="22"/>
        </w:rPr>
        <w:t xml:space="preserve"> 1</w:t>
      </w:r>
      <w:r w:rsidR="00D34348" w:rsidRPr="005F0287">
        <w:rPr>
          <w:rFonts w:cs="Arial"/>
          <w:b/>
          <w:sz w:val="22"/>
        </w:rPr>
        <w:t>0</w:t>
      </w:r>
      <w:r w:rsidRPr="005F0287">
        <w:rPr>
          <w:rFonts w:cs="Arial"/>
          <w:b/>
          <w:sz w:val="22"/>
        </w:rPr>
        <w:t>:00</w:t>
      </w:r>
      <w:r w:rsidRPr="005F0287">
        <w:rPr>
          <w:rFonts w:cs="Arial"/>
          <w:sz w:val="22"/>
        </w:rPr>
        <w:t xml:space="preserve"> </w:t>
      </w:r>
      <w:r w:rsidRPr="005F0287">
        <w:rPr>
          <w:rFonts w:cs="Arial"/>
          <w:b/>
          <w:sz w:val="22"/>
        </w:rPr>
        <w:t>ure</w:t>
      </w:r>
      <w:r w:rsidRPr="005F0287">
        <w:rPr>
          <w:rFonts w:cs="Arial"/>
          <w:sz w:val="22"/>
        </w:rPr>
        <w:t>.</w:t>
      </w:r>
      <w:r w:rsidRPr="000753C0">
        <w:rPr>
          <w:rFonts w:cs="Arial"/>
          <w:sz w:val="22"/>
        </w:rPr>
        <w:t xml:space="preserve"> </w:t>
      </w:r>
      <w:r w:rsidRPr="004C3269">
        <w:rPr>
          <w:rFonts w:cs="Arial"/>
          <w:sz w:val="22"/>
        </w:rPr>
        <w:t>Za oddano ponudbo se šteje ponudba, ki je v sistemu e-JN označena s statusom »ODDANA«.</w:t>
      </w:r>
    </w:p>
    <w:p w14:paraId="2840ED3A" w14:textId="77777777" w:rsidR="00F51BB2" w:rsidRPr="004C3269" w:rsidRDefault="00F51BB2" w:rsidP="00F51BB2">
      <w:pPr>
        <w:rPr>
          <w:rFonts w:cs="Arial"/>
          <w:sz w:val="22"/>
        </w:rPr>
      </w:pPr>
    </w:p>
    <w:p w14:paraId="5DD99A78" w14:textId="77777777" w:rsidR="00F51BB2" w:rsidRPr="004C3269" w:rsidRDefault="00F51BB2" w:rsidP="00F51BB2">
      <w:pPr>
        <w:rPr>
          <w:rFonts w:cs="Arial"/>
          <w:sz w:val="22"/>
        </w:rPr>
      </w:pPr>
      <w:r w:rsidRPr="004C3269">
        <w:rPr>
          <w:rFonts w:cs="Arial"/>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007C39E" w14:textId="77777777" w:rsidR="00F51BB2" w:rsidRPr="004C3269" w:rsidRDefault="00F51BB2" w:rsidP="00F51BB2">
      <w:pPr>
        <w:rPr>
          <w:rFonts w:cs="Arial"/>
          <w:sz w:val="22"/>
        </w:rPr>
      </w:pPr>
    </w:p>
    <w:p w14:paraId="44E82597" w14:textId="77777777" w:rsidR="00F51BB2" w:rsidRPr="004C3269" w:rsidRDefault="00F51BB2" w:rsidP="00F51BB2">
      <w:pPr>
        <w:rPr>
          <w:rFonts w:cs="Arial"/>
          <w:sz w:val="22"/>
        </w:rPr>
      </w:pPr>
      <w:r w:rsidRPr="004C3269">
        <w:rPr>
          <w:rFonts w:cs="Arial"/>
          <w:sz w:val="22"/>
        </w:rPr>
        <w:t>Po preteku roka za predložitev ponudb ponudbe ne bo več mogoče oddati.</w:t>
      </w:r>
    </w:p>
    <w:p w14:paraId="18F6FD9B" w14:textId="77777777" w:rsidR="00F51BB2" w:rsidRPr="00714097" w:rsidRDefault="00F51BB2" w:rsidP="00F51BB2">
      <w:pPr>
        <w:rPr>
          <w:rFonts w:cs="Arial"/>
          <w:color w:val="FF0000"/>
          <w:sz w:val="22"/>
        </w:rPr>
      </w:pPr>
    </w:p>
    <w:p w14:paraId="566BEC10" w14:textId="2DCD977D" w:rsidR="00F51BB2" w:rsidRDefault="00F51BB2" w:rsidP="00581651">
      <w:pPr>
        <w:jc w:val="left"/>
      </w:pPr>
      <w:r w:rsidRPr="00581651">
        <w:rPr>
          <w:rFonts w:cs="Arial"/>
          <w:sz w:val="22"/>
        </w:rPr>
        <w:t>Dostop do povezave za oddajo elektronske ponudbe v tem postopku javnega naročila je na naslednji</w:t>
      </w:r>
      <w:r w:rsidR="00581651" w:rsidRPr="00581651">
        <w:rPr>
          <w:rFonts w:cs="Arial"/>
          <w:sz w:val="22"/>
        </w:rPr>
        <w:t xml:space="preserve"> </w:t>
      </w:r>
      <w:r w:rsidRPr="00581651">
        <w:rPr>
          <w:rFonts w:cs="Arial"/>
          <w:sz w:val="22"/>
        </w:rPr>
        <w:t>povezavi:</w:t>
      </w:r>
      <w:r w:rsidR="00FF3E45">
        <w:t xml:space="preserve"> </w:t>
      </w:r>
      <w:hyperlink r:id="rId13" w:history="1">
        <w:r w:rsidR="00FF3E45" w:rsidRPr="00B86130">
          <w:rPr>
            <w:rStyle w:val="Hiperpovezava"/>
          </w:rPr>
          <w:t>https://ejn.gov.si/ponudba/pages/aktualno/aktualno_jnc_podrobno.xhtml?zadevaId=26510</w:t>
        </w:r>
      </w:hyperlink>
      <w:r w:rsidR="00FF3E45">
        <w:t>.</w:t>
      </w:r>
    </w:p>
    <w:p w14:paraId="68179D90" w14:textId="77777777" w:rsidR="00FF3E45" w:rsidRDefault="00FF3E45" w:rsidP="00581651">
      <w:pPr>
        <w:jc w:val="left"/>
        <w:rPr>
          <w:rFonts w:cs="Arial"/>
          <w:sz w:val="22"/>
        </w:rPr>
      </w:pPr>
    </w:p>
    <w:p w14:paraId="24249BC4" w14:textId="77777777" w:rsidR="00581651" w:rsidRPr="00714097" w:rsidRDefault="00581651" w:rsidP="00F51BB2">
      <w:pPr>
        <w:rPr>
          <w:rFonts w:cs="Arial"/>
          <w:color w:val="FF0000"/>
          <w:sz w:val="22"/>
        </w:rPr>
      </w:pPr>
    </w:p>
    <w:p w14:paraId="162C50A8" w14:textId="4639F8A4" w:rsidR="00FE0500" w:rsidRPr="004C3269" w:rsidRDefault="00C91BF6" w:rsidP="004654B2">
      <w:pPr>
        <w:pStyle w:val="Naslov1"/>
        <w:spacing w:line="0" w:lineRule="atLeast"/>
        <w:rPr>
          <w:rFonts w:cs="Arial"/>
          <w:sz w:val="22"/>
          <w:szCs w:val="22"/>
        </w:rPr>
      </w:pPr>
      <w:bookmarkStart w:id="15" w:name="_Toc467501160"/>
      <w:bookmarkStart w:id="16" w:name="_Toc467501161"/>
      <w:bookmarkStart w:id="17" w:name="_Toc336851733"/>
      <w:bookmarkStart w:id="18" w:name="_Toc336851781"/>
      <w:bookmarkStart w:id="19" w:name="_Toc136846876"/>
      <w:bookmarkEnd w:id="15"/>
      <w:bookmarkEnd w:id="16"/>
      <w:r w:rsidRPr="004C3269">
        <w:rPr>
          <w:rFonts w:cs="Arial"/>
          <w:sz w:val="22"/>
          <w:szCs w:val="22"/>
        </w:rPr>
        <w:t>ČAS IN KRAJ ODPIRANJA PONUDB</w:t>
      </w:r>
      <w:bookmarkEnd w:id="17"/>
      <w:bookmarkEnd w:id="18"/>
      <w:r w:rsidR="005E7B3E" w:rsidRPr="004C3269">
        <w:rPr>
          <w:rFonts w:cs="Arial"/>
          <w:sz w:val="22"/>
          <w:szCs w:val="22"/>
        </w:rPr>
        <w:t xml:space="preserve">, </w:t>
      </w:r>
      <w:r w:rsidR="00AC56AC" w:rsidRPr="004C3269">
        <w:rPr>
          <w:rFonts w:cs="Arial"/>
          <w:sz w:val="22"/>
          <w:szCs w:val="22"/>
        </w:rPr>
        <w:t xml:space="preserve">PROTOKOL </w:t>
      </w:r>
      <w:r w:rsidR="005E7B3E" w:rsidRPr="004C3269">
        <w:rPr>
          <w:rFonts w:cs="Arial"/>
          <w:sz w:val="22"/>
          <w:szCs w:val="22"/>
        </w:rPr>
        <w:t>POGAJANJ</w:t>
      </w:r>
      <w:bookmarkEnd w:id="19"/>
    </w:p>
    <w:p w14:paraId="2EA73AE7" w14:textId="01DCABB3" w:rsidR="00416434" w:rsidRPr="004C3269" w:rsidRDefault="00416434" w:rsidP="00416434">
      <w:pPr>
        <w:rPr>
          <w:rFonts w:cs="Arial"/>
          <w:sz w:val="22"/>
          <w:lang w:eastAsia="sl-SI"/>
        </w:rPr>
      </w:pPr>
      <w:r w:rsidRPr="004C3269">
        <w:rPr>
          <w:rFonts w:cs="Arial"/>
          <w:sz w:val="22"/>
        </w:rPr>
        <w:t xml:space="preserve">Odpiranje ponudb bo potekalo avtomatično v sistemu e-JN </w:t>
      </w:r>
      <w:r w:rsidRPr="009D0FB5">
        <w:rPr>
          <w:rFonts w:cs="Arial"/>
          <w:color w:val="000000" w:themeColor="text1"/>
          <w:sz w:val="22"/>
        </w:rPr>
        <w:t xml:space="preserve">dne </w:t>
      </w:r>
      <w:r w:rsidR="005F0287" w:rsidRPr="005F0287">
        <w:rPr>
          <w:rFonts w:cs="Arial"/>
          <w:b/>
          <w:color w:val="000000" w:themeColor="text1"/>
          <w:sz w:val="22"/>
        </w:rPr>
        <w:t>19.06</w:t>
      </w:r>
      <w:r w:rsidR="00204C5C" w:rsidRPr="005F0287">
        <w:rPr>
          <w:rFonts w:cs="Arial"/>
          <w:b/>
          <w:color w:val="000000" w:themeColor="text1"/>
          <w:sz w:val="22"/>
        </w:rPr>
        <w:t>.2023</w:t>
      </w:r>
      <w:r w:rsidR="00204C5C" w:rsidRPr="005F0287">
        <w:rPr>
          <w:rFonts w:cs="Arial"/>
          <w:i/>
          <w:color w:val="000000" w:themeColor="text1"/>
          <w:sz w:val="22"/>
        </w:rPr>
        <w:t xml:space="preserve"> </w:t>
      </w:r>
      <w:r w:rsidRPr="005F0287">
        <w:rPr>
          <w:rFonts w:cs="Arial"/>
          <w:color w:val="000000" w:themeColor="text1"/>
          <w:sz w:val="22"/>
        </w:rPr>
        <w:t>in</w:t>
      </w:r>
      <w:r w:rsidRPr="005F0287">
        <w:rPr>
          <w:rFonts w:cs="Arial"/>
          <w:sz w:val="22"/>
        </w:rPr>
        <w:t xml:space="preserve"> se bo začelo </w:t>
      </w:r>
      <w:r w:rsidRPr="005F0287">
        <w:rPr>
          <w:rFonts w:cs="Arial"/>
          <w:b/>
          <w:sz w:val="22"/>
        </w:rPr>
        <w:t>ob 11:0</w:t>
      </w:r>
      <w:r w:rsidR="00D34348" w:rsidRPr="005F0287">
        <w:rPr>
          <w:rFonts w:cs="Arial"/>
          <w:b/>
          <w:sz w:val="22"/>
        </w:rPr>
        <w:t>0</w:t>
      </w:r>
      <w:r w:rsidRPr="005F0287">
        <w:rPr>
          <w:rFonts w:cs="Arial"/>
          <w:b/>
          <w:sz w:val="22"/>
        </w:rPr>
        <w:t xml:space="preserve"> uri</w:t>
      </w:r>
      <w:r w:rsidRPr="005F0287">
        <w:rPr>
          <w:rFonts w:cs="Arial"/>
          <w:sz w:val="22"/>
        </w:rPr>
        <w:t xml:space="preserve"> na spletnem naslovu </w:t>
      </w:r>
      <w:hyperlink r:id="rId14" w:history="1">
        <w:r w:rsidRPr="005F0287">
          <w:rPr>
            <w:rStyle w:val="Hiperpovezava"/>
            <w:rFonts w:cs="Arial"/>
            <w:color w:val="auto"/>
            <w:sz w:val="22"/>
            <w:lang w:eastAsia="sl-SI"/>
          </w:rPr>
          <w:t>https://ejn.gov.si</w:t>
        </w:r>
      </w:hyperlink>
      <w:r w:rsidRPr="005F0287">
        <w:rPr>
          <w:rFonts w:cs="Arial"/>
          <w:sz w:val="22"/>
          <w:lang w:eastAsia="sl-SI"/>
        </w:rPr>
        <w:t>.</w:t>
      </w:r>
      <w:r w:rsidRPr="004C3269">
        <w:rPr>
          <w:rFonts w:cs="Arial"/>
          <w:sz w:val="22"/>
          <w:lang w:eastAsia="sl-SI"/>
        </w:rPr>
        <w:t xml:space="preserve"> </w:t>
      </w:r>
    </w:p>
    <w:p w14:paraId="608B779F" w14:textId="77777777" w:rsidR="00416434" w:rsidRPr="004C3269" w:rsidRDefault="00416434" w:rsidP="00416434">
      <w:pPr>
        <w:rPr>
          <w:rFonts w:cs="Arial"/>
          <w:sz w:val="22"/>
        </w:rPr>
      </w:pPr>
    </w:p>
    <w:p w14:paraId="61790872" w14:textId="77777777" w:rsidR="00416434" w:rsidRPr="004C3269" w:rsidRDefault="00416434" w:rsidP="00416434">
      <w:pPr>
        <w:rPr>
          <w:rFonts w:cs="Arial"/>
          <w:color w:val="FF0000"/>
          <w:sz w:val="22"/>
        </w:rPr>
      </w:pPr>
      <w:r w:rsidRPr="004C3269">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1978F52" w14:textId="77777777" w:rsidR="00807215" w:rsidRDefault="00807215" w:rsidP="004654B2">
      <w:pPr>
        <w:spacing w:line="0" w:lineRule="atLeast"/>
        <w:ind w:right="20"/>
        <w:rPr>
          <w:rFonts w:cs="Arial"/>
          <w:sz w:val="22"/>
          <w:highlight w:val="yellow"/>
        </w:rPr>
      </w:pPr>
    </w:p>
    <w:p w14:paraId="5EDAC3D4" w14:textId="2351EC20" w:rsidR="00113F5A" w:rsidRPr="00B02460" w:rsidRDefault="00807215" w:rsidP="00113F5A">
      <w:pPr>
        <w:spacing w:line="0" w:lineRule="atLeast"/>
        <w:ind w:right="20"/>
        <w:rPr>
          <w:rFonts w:cs="Arial"/>
          <w:sz w:val="22"/>
        </w:rPr>
      </w:pPr>
      <w:r w:rsidRPr="00807215">
        <w:rPr>
          <w:rFonts w:cs="Arial"/>
          <w:b/>
          <w:bCs/>
          <w:sz w:val="22"/>
        </w:rPr>
        <w:t>Pogajanja:</w:t>
      </w:r>
      <w:r w:rsidRPr="00807215">
        <w:rPr>
          <w:rFonts w:cs="Arial"/>
          <w:sz w:val="22"/>
        </w:rPr>
        <w:t xml:space="preserve"> </w:t>
      </w:r>
      <w:r w:rsidRPr="00B02460">
        <w:rPr>
          <w:rFonts w:cs="Arial"/>
          <w:sz w:val="22"/>
        </w:rPr>
        <w:t xml:space="preserve">Na podlagi </w:t>
      </w:r>
      <w:r w:rsidRPr="00B02460">
        <w:rPr>
          <w:rFonts w:cs="Arial"/>
          <w:sz w:val="22"/>
          <w:lang w:eastAsia="sl-SI"/>
        </w:rPr>
        <w:t>drugega odstavka 47. člena ZJN-3 bo</w:t>
      </w:r>
      <w:r w:rsidR="00113F5A">
        <w:rPr>
          <w:rFonts w:cs="Arial"/>
          <w:sz w:val="22"/>
          <w:lang w:eastAsia="sl-SI"/>
        </w:rPr>
        <w:t xml:space="preserve"> naročnik izvedel tudi pogajanja.</w:t>
      </w:r>
      <w:r w:rsidRPr="00B02460">
        <w:rPr>
          <w:rFonts w:cs="Arial"/>
          <w:sz w:val="22"/>
        </w:rPr>
        <w:t xml:space="preserve"> </w:t>
      </w:r>
      <w:r w:rsidRPr="00B02460">
        <w:rPr>
          <w:rFonts w:cs="Arial"/>
          <w:sz w:val="22"/>
          <w:lang w:eastAsia="sl-SI"/>
        </w:rPr>
        <w:t>Naročnik bo na pogajanja povabil vse ponudnike, ki so oddali ponudbe</w:t>
      </w:r>
      <w:r w:rsidR="00113F5A" w:rsidRPr="00113F5A">
        <w:rPr>
          <w:rFonts w:cs="Arial"/>
          <w:sz w:val="22"/>
          <w:lang w:eastAsia="sl-SI"/>
        </w:rPr>
        <w:t xml:space="preserve">. </w:t>
      </w:r>
      <w:r w:rsidR="00113F5A" w:rsidRPr="00113F5A">
        <w:rPr>
          <w:rFonts w:cs="Arial"/>
          <w:sz w:val="22"/>
        </w:rPr>
        <w:t xml:space="preserve">Naročnik se bo pogajal o </w:t>
      </w:r>
      <w:r w:rsidR="00632278">
        <w:rPr>
          <w:rFonts w:cs="Arial"/>
          <w:sz w:val="22"/>
        </w:rPr>
        <w:t>ceni</w:t>
      </w:r>
      <w:r w:rsidR="00113F5A" w:rsidRPr="00113F5A">
        <w:rPr>
          <w:rFonts w:cs="Arial"/>
          <w:sz w:val="22"/>
        </w:rPr>
        <w:t>.</w:t>
      </w:r>
    </w:p>
    <w:p w14:paraId="415BEF12" w14:textId="77777777" w:rsidR="00807215" w:rsidRDefault="00807215" w:rsidP="004654B2">
      <w:pPr>
        <w:spacing w:line="0" w:lineRule="atLeast"/>
        <w:ind w:right="20"/>
        <w:rPr>
          <w:rFonts w:cs="Arial"/>
          <w:sz w:val="22"/>
          <w:highlight w:val="yellow"/>
        </w:rPr>
      </w:pPr>
    </w:p>
    <w:p w14:paraId="540860EA" w14:textId="75A474D6" w:rsidR="005E7B3E" w:rsidRPr="004C3269" w:rsidRDefault="005E7B3E" w:rsidP="004654B2">
      <w:pPr>
        <w:spacing w:line="0" w:lineRule="atLeast"/>
        <w:ind w:right="20"/>
        <w:rPr>
          <w:rFonts w:cs="Arial"/>
          <w:sz w:val="22"/>
        </w:rPr>
      </w:pPr>
      <w:r w:rsidRPr="004C3269">
        <w:rPr>
          <w:rFonts w:cs="Arial"/>
          <w:sz w:val="22"/>
        </w:rPr>
        <w:t>Naročnik bo pogajanja izvedel najmanj v enem krogu oziroma v toliko krogih, kolikor jih bo štel za smiselne glede na okoliščine po oddaji ponudb. Naročnik pa bo pisno napovedal zadnji krog pogajanj. Ponudbo ponudnika, ki b</w:t>
      </w:r>
      <w:r w:rsidR="004E52E5" w:rsidRPr="004C3269">
        <w:rPr>
          <w:rFonts w:cs="Arial"/>
          <w:sz w:val="22"/>
        </w:rPr>
        <w:t>o</w:t>
      </w:r>
      <w:r w:rsidRPr="004C3269">
        <w:rPr>
          <w:rFonts w:cs="Arial"/>
          <w:sz w:val="22"/>
        </w:rPr>
        <w:t xml:space="preserve"> svoj</w:t>
      </w:r>
      <w:r w:rsidR="004E2EF9" w:rsidRPr="004C3269">
        <w:rPr>
          <w:rFonts w:cs="Arial"/>
          <w:sz w:val="22"/>
        </w:rPr>
        <w:t>o</w:t>
      </w:r>
      <w:r w:rsidRPr="004C3269">
        <w:rPr>
          <w:rFonts w:cs="Arial"/>
          <w:sz w:val="22"/>
        </w:rPr>
        <w:t xml:space="preserve"> ponudben</w:t>
      </w:r>
      <w:r w:rsidR="004E2EF9" w:rsidRPr="004C3269">
        <w:rPr>
          <w:rFonts w:cs="Arial"/>
          <w:sz w:val="22"/>
        </w:rPr>
        <w:t>o</w:t>
      </w:r>
      <w:r w:rsidR="00333B16" w:rsidRPr="004C3269">
        <w:rPr>
          <w:rFonts w:cs="Arial"/>
          <w:sz w:val="22"/>
        </w:rPr>
        <w:t xml:space="preserve"> vrednost </w:t>
      </w:r>
      <w:r w:rsidRPr="004C3269">
        <w:rPr>
          <w:rFonts w:cs="Arial"/>
          <w:sz w:val="22"/>
        </w:rPr>
        <w:t>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w:t>
      </w:r>
      <w:r w:rsidR="00113F5A">
        <w:rPr>
          <w:rFonts w:cs="Arial"/>
          <w:sz w:val="22"/>
        </w:rPr>
        <w:t>,</w:t>
      </w:r>
      <w:r w:rsidR="00E320E3" w:rsidRPr="004C3269">
        <w:rPr>
          <w:rFonts w:cs="Arial"/>
          <w:sz w:val="22"/>
        </w:rPr>
        <w:t xml:space="preserve"> v kolikor bo dopustna.</w:t>
      </w:r>
      <w:r w:rsidRPr="004C3269">
        <w:rPr>
          <w:rFonts w:cs="Arial"/>
          <w:sz w:val="22"/>
        </w:rPr>
        <w:t xml:space="preserve"> Naročnik si pridržuje pravico, da pred začetkom pogajanj obstoječi protokol pogajanj dopolni s podrobnejšimi navodili, ki bodo v skladu s tem protokolom. </w:t>
      </w:r>
    </w:p>
    <w:p w14:paraId="56289BF7" w14:textId="6EF44512" w:rsidR="00416434" w:rsidRPr="00B02460" w:rsidRDefault="00416434" w:rsidP="004654B2">
      <w:pPr>
        <w:spacing w:line="0" w:lineRule="atLeast"/>
        <w:ind w:right="20"/>
        <w:rPr>
          <w:rFonts w:cs="Arial"/>
          <w:sz w:val="22"/>
        </w:rPr>
      </w:pPr>
    </w:p>
    <w:p w14:paraId="51425C59" w14:textId="77777777" w:rsidR="00AE082E" w:rsidRPr="004C3269" w:rsidRDefault="00AE082E" w:rsidP="004654B2">
      <w:pPr>
        <w:pStyle w:val="Naslov1"/>
        <w:spacing w:line="0" w:lineRule="atLeast"/>
        <w:rPr>
          <w:rFonts w:cs="Arial"/>
          <w:sz w:val="22"/>
          <w:szCs w:val="22"/>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464638497"/>
      <w:bookmarkStart w:id="28" w:name="_Toc464638498"/>
      <w:bookmarkStart w:id="29" w:name="_Toc336851735"/>
      <w:bookmarkStart w:id="30" w:name="_Toc336851783"/>
      <w:bookmarkStart w:id="31" w:name="_Toc371662750"/>
      <w:bookmarkStart w:id="32" w:name="_Toc136846877"/>
      <w:bookmarkStart w:id="33" w:name="_Toc336851736"/>
      <w:bookmarkStart w:id="34" w:name="_Toc336851784"/>
      <w:bookmarkEnd w:id="20"/>
      <w:bookmarkEnd w:id="21"/>
      <w:bookmarkEnd w:id="22"/>
      <w:bookmarkEnd w:id="23"/>
      <w:bookmarkEnd w:id="24"/>
      <w:bookmarkEnd w:id="25"/>
      <w:bookmarkEnd w:id="26"/>
      <w:bookmarkEnd w:id="27"/>
      <w:bookmarkEnd w:id="28"/>
      <w:r w:rsidRPr="004C3269">
        <w:rPr>
          <w:rFonts w:cs="Arial"/>
          <w:sz w:val="22"/>
          <w:szCs w:val="22"/>
        </w:rPr>
        <w:t xml:space="preserve">TEMELJNA PRAVILA </w:t>
      </w:r>
      <w:bookmarkEnd w:id="29"/>
      <w:bookmarkEnd w:id="30"/>
      <w:r w:rsidRPr="004C3269">
        <w:rPr>
          <w:rFonts w:cs="Arial"/>
          <w:sz w:val="22"/>
          <w:szCs w:val="22"/>
        </w:rPr>
        <w:t>za dostop, obvestila in pojasnila v zvezi z razpisno dokumentacijo</w:t>
      </w:r>
      <w:bookmarkEnd w:id="31"/>
      <w:bookmarkEnd w:id="32"/>
    </w:p>
    <w:p w14:paraId="16A84C96" w14:textId="24B1A6D2" w:rsidR="0050714F" w:rsidRPr="004C3269" w:rsidRDefault="0050714F" w:rsidP="004654B2">
      <w:pPr>
        <w:spacing w:line="0" w:lineRule="atLeast"/>
        <w:rPr>
          <w:rFonts w:cs="Arial"/>
          <w:sz w:val="22"/>
        </w:rPr>
      </w:pPr>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4C3269">
        <w:rPr>
          <w:rFonts w:cs="Arial"/>
          <w:sz w:val="22"/>
        </w:rPr>
        <w:t>Do dokumentacije naročila ponudniki dostopajo preko Portal javnih naročil (obrazec NMV-1, točka I.3.: Sporočanje). Dokumentacija je brezplačna. Ponudnik nosi vse stroške povezane s sestavljanjem in oddajo ponudbe.</w:t>
      </w:r>
    </w:p>
    <w:p w14:paraId="5E6C8EA7" w14:textId="77777777" w:rsidR="0050714F" w:rsidRPr="004C3269" w:rsidRDefault="0050714F" w:rsidP="004654B2">
      <w:pPr>
        <w:spacing w:line="0" w:lineRule="atLeast"/>
        <w:rPr>
          <w:rFonts w:cs="Arial"/>
          <w:sz w:val="22"/>
        </w:rPr>
      </w:pPr>
    </w:p>
    <w:p w14:paraId="50C8191B" w14:textId="3A39196B" w:rsidR="005F5D33" w:rsidRPr="004C3269" w:rsidRDefault="005F5D33" w:rsidP="004654B2">
      <w:pPr>
        <w:spacing w:line="0" w:lineRule="atLeast"/>
        <w:ind w:right="-143"/>
        <w:rPr>
          <w:rFonts w:cs="Arial"/>
          <w:sz w:val="22"/>
        </w:rPr>
      </w:pPr>
      <w:r w:rsidRPr="004C3269">
        <w:rPr>
          <w:rFonts w:cs="Arial"/>
          <w:sz w:val="22"/>
        </w:rPr>
        <w:t xml:space="preserve">Na vsa vprašanja bo naročnik odgovarjal </w:t>
      </w:r>
      <w:r w:rsidRPr="004C3269">
        <w:rPr>
          <w:rFonts w:cs="Arial"/>
          <w:b/>
          <w:sz w:val="22"/>
        </w:rPr>
        <w:t xml:space="preserve">izključno </w:t>
      </w:r>
      <w:r w:rsidRPr="004C3269">
        <w:rPr>
          <w:rFonts w:cs="Arial"/>
          <w:sz w:val="22"/>
        </w:rPr>
        <w:t xml:space="preserve">preko Portala javnih naročil. Skrajni rok za zastavljanje vprašanj </w:t>
      </w:r>
      <w:r w:rsidRPr="009D0FB5">
        <w:rPr>
          <w:rFonts w:cs="Arial"/>
          <w:color w:val="000000" w:themeColor="text1"/>
          <w:sz w:val="22"/>
        </w:rPr>
        <w:t xml:space="preserve">je </w:t>
      </w:r>
      <w:r w:rsidR="005F0287" w:rsidRPr="005F0287">
        <w:rPr>
          <w:rFonts w:cs="Arial"/>
          <w:b/>
          <w:bCs/>
          <w:color w:val="000000" w:themeColor="text1"/>
          <w:sz w:val="22"/>
        </w:rPr>
        <w:t>14.06</w:t>
      </w:r>
      <w:r w:rsidRPr="005F0287">
        <w:rPr>
          <w:rFonts w:cs="Arial"/>
          <w:b/>
          <w:bCs/>
          <w:color w:val="000000" w:themeColor="text1"/>
          <w:sz w:val="22"/>
        </w:rPr>
        <w:t>.202</w:t>
      </w:r>
      <w:r w:rsidR="002E7C81" w:rsidRPr="005F0287">
        <w:rPr>
          <w:rFonts w:cs="Arial"/>
          <w:b/>
          <w:bCs/>
          <w:color w:val="000000" w:themeColor="text1"/>
          <w:sz w:val="22"/>
        </w:rPr>
        <w:t>3</w:t>
      </w:r>
      <w:r w:rsidRPr="005F0287">
        <w:rPr>
          <w:rFonts w:cs="Arial"/>
          <w:b/>
          <w:bCs/>
          <w:color w:val="FF0000"/>
          <w:sz w:val="22"/>
        </w:rPr>
        <w:t xml:space="preserve"> </w:t>
      </w:r>
      <w:r w:rsidRPr="005F0287">
        <w:rPr>
          <w:rFonts w:cs="Arial"/>
          <w:b/>
          <w:bCs/>
          <w:sz w:val="22"/>
        </w:rPr>
        <w:t xml:space="preserve">do </w:t>
      </w:r>
      <w:r w:rsidR="000753C0" w:rsidRPr="005F0287">
        <w:rPr>
          <w:rFonts w:cs="Arial"/>
          <w:b/>
          <w:bCs/>
          <w:sz w:val="22"/>
        </w:rPr>
        <w:t>08:00</w:t>
      </w:r>
      <w:r w:rsidRPr="005F0287">
        <w:rPr>
          <w:rFonts w:cs="Arial"/>
          <w:b/>
          <w:bCs/>
          <w:sz w:val="22"/>
        </w:rPr>
        <w:t xml:space="preserve"> ure.</w:t>
      </w:r>
      <w:r w:rsidRPr="00CC78CD">
        <w:rPr>
          <w:rFonts w:cs="Arial"/>
          <w:b/>
          <w:bCs/>
          <w:sz w:val="22"/>
        </w:rPr>
        <w:t xml:space="preserve"> </w:t>
      </w:r>
      <w:r w:rsidRPr="004C3269">
        <w:rPr>
          <w:rFonts w:cs="Arial"/>
          <w:sz w:val="22"/>
        </w:rPr>
        <w:t>Na vprašanja, ki ne bodo zastavljena preko Portala javnih naročil znotraj navedenega roka, naročnik ni dolžan odgovarjati.</w:t>
      </w:r>
    </w:p>
    <w:p w14:paraId="2777F09C" w14:textId="77777777" w:rsidR="005F5D33" w:rsidRPr="004C3269" w:rsidRDefault="005F5D33" w:rsidP="004654B2">
      <w:pPr>
        <w:spacing w:line="0" w:lineRule="atLeast"/>
        <w:ind w:right="-143"/>
        <w:rPr>
          <w:rFonts w:cs="Arial"/>
          <w:sz w:val="22"/>
        </w:rPr>
      </w:pPr>
    </w:p>
    <w:p w14:paraId="3F56554E" w14:textId="50A6B166" w:rsidR="005F5D33" w:rsidRPr="004C3269" w:rsidRDefault="005F5D33" w:rsidP="004654B2">
      <w:pPr>
        <w:autoSpaceDN w:val="0"/>
        <w:spacing w:line="0" w:lineRule="atLeast"/>
        <w:ind w:right="6"/>
        <w:textAlignment w:val="baseline"/>
        <w:rPr>
          <w:rFonts w:cs="Arial"/>
          <w:sz w:val="22"/>
        </w:rPr>
      </w:pPr>
      <w:r w:rsidRPr="004C3269">
        <w:rPr>
          <w:rFonts w:cs="Arial"/>
          <w:sz w:val="22"/>
        </w:rPr>
        <w:t xml:space="preserve">Naročnik lahko pred iztekom roka za oddajo ponudb spremeni ali dopolni dokumentacijo z izdajo popravka. Vsak tak popravek je sestavni del dokumentacije in bo objavljen na Portalu </w:t>
      </w:r>
      <w:r w:rsidRPr="004C3269">
        <w:rPr>
          <w:rFonts w:cs="Arial"/>
          <w:sz w:val="22"/>
        </w:rPr>
        <w:lastRenderedPageBreak/>
        <w:t>javnih naročil. Spremembe in dopolnitve te dokumentacije so sestavni del dokumentacije v zvezi z oddajo javnega naročila.</w:t>
      </w:r>
    </w:p>
    <w:p w14:paraId="6E1379DC" w14:textId="77777777" w:rsidR="005F5D33" w:rsidRPr="004C3269" w:rsidRDefault="005F5D33" w:rsidP="004654B2">
      <w:pPr>
        <w:spacing w:line="0" w:lineRule="atLeast"/>
        <w:rPr>
          <w:rFonts w:cs="Arial"/>
          <w:sz w:val="22"/>
        </w:rPr>
      </w:pPr>
    </w:p>
    <w:p w14:paraId="7C36D5AB" w14:textId="77777777" w:rsidR="005F5D33" w:rsidRPr="004C3269" w:rsidRDefault="005F5D33" w:rsidP="004654B2">
      <w:pPr>
        <w:spacing w:line="0" w:lineRule="atLeast"/>
        <w:rPr>
          <w:rFonts w:cs="Arial"/>
          <w:sz w:val="22"/>
        </w:rPr>
      </w:pPr>
      <w:r w:rsidRPr="004C3269">
        <w:rPr>
          <w:rFonts w:cs="Arial"/>
          <w:sz w:val="22"/>
        </w:rPr>
        <w:t>Naročnik bo po potrebi podaljšal rok za oddajo ponudb, da omogoči potencialnim ponudnikom potreben čas za upoštevanje popravkov.</w:t>
      </w:r>
    </w:p>
    <w:p w14:paraId="5EAFFEED" w14:textId="77777777" w:rsidR="005F5D33" w:rsidRPr="004C3269" w:rsidRDefault="005F5D33" w:rsidP="004654B2">
      <w:pPr>
        <w:spacing w:line="0" w:lineRule="atLeast"/>
        <w:rPr>
          <w:rFonts w:cs="Arial"/>
          <w:sz w:val="22"/>
        </w:rPr>
      </w:pPr>
    </w:p>
    <w:p w14:paraId="20D3A30A" w14:textId="77777777" w:rsidR="005F5D33" w:rsidRPr="004C3269" w:rsidRDefault="005F5D33" w:rsidP="004654B2">
      <w:pPr>
        <w:spacing w:line="0" w:lineRule="atLeast"/>
        <w:rPr>
          <w:rFonts w:cs="Arial"/>
          <w:sz w:val="22"/>
        </w:rPr>
      </w:pPr>
      <w:r w:rsidRPr="004C3269">
        <w:rPr>
          <w:rFonts w:cs="Arial"/>
          <w:sz w:val="22"/>
        </w:rPr>
        <w:t>Vprašanja in odgovori na vprašanja na Portalu javnih naročil se štejejo kot sestavni del dokumentacije.</w:t>
      </w:r>
    </w:p>
    <w:p w14:paraId="72228169" w14:textId="77777777" w:rsidR="005F5D33" w:rsidRPr="004C3269" w:rsidRDefault="005F5D33" w:rsidP="004654B2">
      <w:pPr>
        <w:spacing w:line="0" w:lineRule="atLeast"/>
        <w:rPr>
          <w:rFonts w:cs="Arial"/>
          <w:sz w:val="22"/>
        </w:rPr>
      </w:pPr>
    </w:p>
    <w:p w14:paraId="30CB7DA0" w14:textId="060C5742" w:rsidR="005F5D33" w:rsidRPr="004C3269" w:rsidRDefault="005F5D33" w:rsidP="004654B2">
      <w:pPr>
        <w:spacing w:line="0" w:lineRule="atLeast"/>
        <w:rPr>
          <w:rFonts w:cs="Arial"/>
          <w:sz w:val="22"/>
        </w:rPr>
      </w:pPr>
      <w:r w:rsidRPr="004C3269">
        <w:rPr>
          <w:rFonts w:cs="Arial"/>
          <w:sz w:val="22"/>
        </w:rPr>
        <w:t xml:space="preserve">Ponudba mora biti podana v skladu s pogoji, ki jih zahteva ZJN-3 in ta dokumentacija. </w:t>
      </w:r>
    </w:p>
    <w:p w14:paraId="0E6A2550" w14:textId="77777777" w:rsidR="005312FE" w:rsidRPr="004C3269" w:rsidRDefault="002838E4" w:rsidP="004654B2">
      <w:pPr>
        <w:pStyle w:val="Naslov1"/>
        <w:spacing w:line="0" w:lineRule="atLeast"/>
        <w:rPr>
          <w:rFonts w:cs="Arial"/>
          <w:sz w:val="22"/>
          <w:szCs w:val="22"/>
        </w:rPr>
      </w:pPr>
      <w:bookmarkStart w:id="55" w:name="_Toc136846878"/>
      <w:r w:rsidRPr="004C3269">
        <w:rPr>
          <w:rFonts w:cs="Arial"/>
          <w:sz w:val="22"/>
          <w:szCs w:val="22"/>
        </w:rPr>
        <w:t>ugotavljanje sposobnosti</w:t>
      </w:r>
      <w:bookmarkEnd w:id="55"/>
    </w:p>
    <w:p w14:paraId="19262344" w14:textId="77777777" w:rsidR="005B48AD" w:rsidRPr="004C3269" w:rsidRDefault="002838E4" w:rsidP="004654B2">
      <w:pPr>
        <w:pStyle w:val="Naslov2"/>
        <w:spacing w:line="0" w:lineRule="atLeast"/>
        <w:rPr>
          <w:rFonts w:cs="Arial"/>
          <w:sz w:val="22"/>
          <w:szCs w:val="22"/>
        </w:rPr>
      </w:pPr>
      <w:bookmarkStart w:id="56" w:name="_Toc136846879"/>
      <w:r w:rsidRPr="004C3269">
        <w:rPr>
          <w:rFonts w:cs="Arial"/>
          <w:sz w:val="22"/>
          <w:szCs w:val="22"/>
        </w:rPr>
        <w:t>ugotavljanje sposobnosti za sodelovanje v postopku oddaje javnega naročila in dokazila</w:t>
      </w:r>
      <w:bookmarkEnd w:id="56"/>
    </w:p>
    <w:p w14:paraId="679A553D" w14:textId="77777777" w:rsidR="0098362C" w:rsidRPr="004C3269" w:rsidRDefault="0098362C" w:rsidP="004654B2">
      <w:pPr>
        <w:spacing w:line="0" w:lineRule="atLeast"/>
        <w:rPr>
          <w:rFonts w:cs="Arial"/>
          <w:sz w:val="22"/>
          <w:lang w:eastAsia="zh-CN"/>
        </w:rPr>
      </w:pPr>
      <w:r w:rsidRPr="004C3269">
        <w:rPr>
          <w:rFonts w:cs="Arial"/>
          <w:sz w:val="22"/>
          <w:lang w:eastAsia="zh-CN"/>
        </w:rPr>
        <w:t>Neobstoj razlogov za izključitev morajo izkazati naslednji gospodarski subjekti:</w:t>
      </w:r>
    </w:p>
    <w:p w14:paraId="26C4E2BF" w14:textId="77777777" w:rsidR="0098362C" w:rsidRPr="004C3269" w:rsidRDefault="0098362C" w:rsidP="008D191A">
      <w:pPr>
        <w:pStyle w:val="Odstavekseznama"/>
        <w:numPr>
          <w:ilvl w:val="0"/>
          <w:numId w:val="14"/>
        </w:numPr>
        <w:spacing w:after="0" w:line="0" w:lineRule="atLeast"/>
        <w:contextualSpacing w:val="0"/>
        <w:jc w:val="left"/>
        <w:rPr>
          <w:rFonts w:cs="Arial"/>
          <w:sz w:val="22"/>
          <w:lang w:eastAsia="zh-CN"/>
        </w:rPr>
      </w:pPr>
      <w:r w:rsidRPr="004C3269">
        <w:rPr>
          <w:rFonts w:cs="Arial"/>
          <w:sz w:val="22"/>
          <w:lang w:eastAsia="zh-CN"/>
        </w:rPr>
        <w:t>ponudnik;</w:t>
      </w:r>
    </w:p>
    <w:p w14:paraId="6A3B8E34" w14:textId="77777777" w:rsidR="0098362C" w:rsidRPr="004C3269" w:rsidRDefault="0098362C" w:rsidP="008D191A">
      <w:pPr>
        <w:pStyle w:val="Odstavekseznama"/>
        <w:numPr>
          <w:ilvl w:val="0"/>
          <w:numId w:val="14"/>
        </w:numPr>
        <w:spacing w:after="0" w:line="0" w:lineRule="atLeast"/>
        <w:contextualSpacing w:val="0"/>
        <w:jc w:val="left"/>
        <w:rPr>
          <w:rFonts w:cs="Arial"/>
          <w:sz w:val="22"/>
          <w:lang w:eastAsia="zh-CN"/>
        </w:rPr>
      </w:pPr>
      <w:r w:rsidRPr="004C3269">
        <w:rPr>
          <w:rFonts w:cs="Arial"/>
          <w:sz w:val="22"/>
          <w:lang w:eastAsia="zh-CN"/>
        </w:rPr>
        <w:t>vsi partnerji v skupni ponudbi;</w:t>
      </w:r>
    </w:p>
    <w:p w14:paraId="09CB5269" w14:textId="77777777" w:rsidR="0098362C" w:rsidRPr="004C3269" w:rsidRDefault="0098362C" w:rsidP="008D191A">
      <w:pPr>
        <w:pStyle w:val="Odstavekseznama"/>
        <w:numPr>
          <w:ilvl w:val="0"/>
          <w:numId w:val="14"/>
        </w:numPr>
        <w:spacing w:after="0" w:line="0" w:lineRule="atLeast"/>
        <w:contextualSpacing w:val="0"/>
        <w:rPr>
          <w:rFonts w:cs="Arial"/>
          <w:sz w:val="22"/>
          <w:lang w:eastAsia="zh-CN"/>
        </w:rPr>
      </w:pPr>
      <w:r w:rsidRPr="004C3269">
        <w:rPr>
          <w:rFonts w:cs="Arial"/>
          <w:sz w:val="22"/>
          <w:lang w:eastAsia="zh-CN"/>
        </w:rPr>
        <w:t>vsi podizvajalci, ne glede na fazo izvedbe javnega naročila, v kateri se vključijo v izvedbo javnega naročila;</w:t>
      </w:r>
    </w:p>
    <w:p w14:paraId="582540BD" w14:textId="227C3AD9" w:rsidR="0098362C" w:rsidRPr="004C3269" w:rsidRDefault="0098362C" w:rsidP="008D191A">
      <w:pPr>
        <w:pStyle w:val="Odstavekseznama"/>
        <w:numPr>
          <w:ilvl w:val="0"/>
          <w:numId w:val="14"/>
        </w:numPr>
        <w:spacing w:after="0" w:line="0" w:lineRule="atLeast"/>
        <w:contextualSpacing w:val="0"/>
        <w:rPr>
          <w:rFonts w:cs="Arial"/>
          <w:sz w:val="22"/>
          <w:lang w:eastAsia="zh-CN"/>
        </w:rPr>
      </w:pPr>
      <w:r w:rsidRPr="004C3269">
        <w:rPr>
          <w:rFonts w:cs="Arial"/>
          <w:sz w:val="22"/>
          <w:lang w:eastAsia="zh-CN"/>
        </w:rPr>
        <w:t>če ponudnik v skladu z 81. členom ZJN-3</w:t>
      </w:r>
      <w:r w:rsidR="00EA3F35" w:rsidRPr="004C3269">
        <w:rPr>
          <w:rFonts w:cs="Arial"/>
          <w:sz w:val="22"/>
          <w:lang w:eastAsia="zh-CN"/>
        </w:rPr>
        <w:t xml:space="preserve"> </w:t>
      </w:r>
      <w:r w:rsidRPr="004C3269">
        <w:rPr>
          <w:rFonts w:cs="Arial"/>
          <w:sz w:val="22"/>
          <w:lang w:eastAsia="zh-CN"/>
        </w:rPr>
        <w:t>uporablja zmogljivosti drugih subjektov, subjekti, katerih zmogljivosti uporablja ponudnik.</w:t>
      </w:r>
    </w:p>
    <w:p w14:paraId="28316E26" w14:textId="77777777" w:rsidR="0098362C" w:rsidRPr="004C3269" w:rsidRDefault="0098362C" w:rsidP="004654B2">
      <w:pPr>
        <w:spacing w:line="0" w:lineRule="atLeast"/>
        <w:rPr>
          <w:rFonts w:cs="Arial"/>
          <w:sz w:val="22"/>
          <w:lang w:eastAsia="zh-CN"/>
        </w:rPr>
      </w:pPr>
    </w:p>
    <w:p w14:paraId="0B5B7955" w14:textId="1B2D6151" w:rsidR="0098362C" w:rsidRPr="004C3269" w:rsidRDefault="005F5D33" w:rsidP="004654B2">
      <w:pPr>
        <w:spacing w:line="0" w:lineRule="atLeast"/>
        <w:rPr>
          <w:rFonts w:cs="Arial"/>
          <w:b/>
          <w:bCs/>
          <w:sz w:val="22"/>
          <w:lang w:eastAsia="zh-CN"/>
        </w:rPr>
      </w:pPr>
      <w:r w:rsidRPr="004C3269">
        <w:rPr>
          <w:rFonts w:cs="Arial"/>
          <w:sz w:val="22"/>
          <w:lang w:eastAsia="zh-CN"/>
        </w:rPr>
        <w:t>Ponudnik in partnerji</w:t>
      </w:r>
      <w:r w:rsidR="0098362C" w:rsidRPr="004C3269">
        <w:rPr>
          <w:rFonts w:cs="Arial"/>
          <w:sz w:val="22"/>
          <w:lang w:eastAsia="zh-CN"/>
        </w:rPr>
        <w:t xml:space="preserve"> morajo oddati obrazec</w:t>
      </w:r>
      <w:r w:rsidRPr="004C3269">
        <w:rPr>
          <w:rFonts w:cs="Arial"/>
          <w:sz w:val="22"/>
          <w:lang w:eastAsia="zh-CN"/>
        </w:rPr>
        <w:t xml:space="preserve"> </w:t>
      </w:r>
      <w:r w:rsidRPr="004C3269">
        <w:rPr>
          <w:rFonts w:cs="Arial"/>
          <w:b/>
          <w:bCs/>
          <w:sz w:val="22"/>
          <w:lang w:eastAsia="zh-CN"/>
        </w:rPr>
        <w:t>Izjava</w:t>
      </w:r>
      <w:r w:rsidRPr="004C3269">
        <w:rPr>
          <w:rFonts w:cs="Arial"/>
          <w:sz w:val="22"/>
          <w:lang w:eastAsia="zh-CN"/>
        </w:rPr>
        <w:t xml:space="preserve">, podizvajalci pa obrazec </w:t>
      </w:r>
      <w:r w:rsidR="00EB2414" w:rsidRPr="004C3269">
        <w:rPr>
          <w:rFonts w:cs="Arial"/>
          <w:b/>
          <w:bCs/>
          <w:sz w:val="22"/>
          <w:lang w:eastAsia="zh-CN"/>
        </w:rPr>
        <w:t>Podatki in izjava podizvajalca.</w:t>
      </w:r>
    </w:p>
    <w:p w14:paraId="4F4A56F8" w14:textId="77777777" w:rsidR="0098362C" w:rsidRPr="004C3269" w:rsidRDefault="0098362C" w:rsidP="004654B2">
      <w:pPr>
        <w:spacing w:line="0" w:lineRule="atLeast"/>
        <w:rPr>
          <w:rFonts w:cs="Arial"/>
          <w:sz w:val="22"/>
          <w:lang w:eastAsia="zh-CN"/>
        </w:rPr>
      </w:pPr>
    </w:p>
    <w:p w14:paraId="56952785" w14:textId="15F126FC" w:rsidR="0098362C" w:rsidRPr="004C3269" w:rsidRDefault="0098362C" w:rsidP="004654B2">
      <w:pPr>
        <w:spacing w:line="0" w:lineRule="atLeast"/>
        <w:rPr>
          <w:rFonts w:cs="Arial"/>
          <w:sz w:val="22"/>
          <w:lang w:eastAsia="zh-CN"/>
        </w:rPr>
      </w:pPr>
      <w:r w:rsidRPr="004C3269">
        <w:rPr>
          <w:rFonts w:cs="Arial"/>
          <w:sz w:val="22"/>
          <w:lang w:eastAsia="zh-CN"/>
        </w:rPr>
        <w:t xml:space="preserve">Podizvajalci, ki bodo v javno naročilo vključeni po sklenitvi pogodbe z glavnim izvajalcem ali s konzorcijem izvajalcev, morajo </w:t>
      </w:r>
      <w:r w:rsidR="00C66DF7" w:rsidRPr="004C3269">
        <w:rPr>
          <w:rFonts w:cs="Arial"/>
          <w:sz w:val="22"/>
          <w:lang w:eastAsia="zh-CN"/>
        </w:rPr>
        <w:t xml:space="preserve">obrazec Podatki in izjava podizvajalca </w:t>
      </w:r>
      <w:r w:rsidRPr="004C3269">
        <w:rPr>
          <w:rFonts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E3721CC" w14:textId="77777777" w:rsidR="00D35084" w:rsidRPr="004C3269" w:rsidRDefault="00D35084" w:rsidP="004654B2">
      <w:pPr>
        <w:spacing w:line="0" w:lineRule="atLeast"/>
        <w:rPr>
          <w:rFonts w:cs="Arial"/>
          <w:sz w:val="22"/>
        </w:rPr>
      </w:pPr>
    </w:p>
    <w:p w14:paraId="7D465C9B" w14:textId="2A2951E2" w:rsidR="007738A6" w:rsidRPr="004C3269" w:rsidRDefault="007738A6" w:rsidP="004654B2">
      <w:pPr>
        <w:spacing w:line="0" w:lineRule="atLeast"/>
        <w:rPr>
          <w:rFonts w:cs="Arial"/>
          <w:sz w:val="22"/>
        </w:rPr>
      </w:pPr>
      <w:r w:rsidRPr="004C3269">
        <w:rPr>
          <w:rFonts w:cs="Arial"/>
          <w:sz w:val="22"/>
        </w:rPr>
        <w:t xml:space="preserve">Gospodarski subjekt mora v obrazcu </w:t>
      </w:r>
      <w:r w:rsidR="00527E85" w:rsidRPr="004C3269">
        <w:rPr>
          <w:rFonts w:cs="Arial"/>
          <w:sz w:val="22"/>
        </w:rPr>
        <w:t>Izjava</w:t>
      </w:r>
      <w:r w:rsidRPr="004C3269">
        <w:rPr>
          <w:rFonts w:cs="Arial"/>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4C3269" w:rsidRDefault="007738A6" w:rsidP="004654B2">
      <w:pPr>
        <w:spacing w:line="0" w:lineRule="atLeast"/>
        <w:rPr>
          <w:rFonts w:cs="Arial"/>
          <w:sz w:val="22"/>
        </w:rPr>
      </w:pPr>
    </w:p>
    <w:p w14:paraId="094572DF" w14:textId="6DCF2FEF" w:rsidR="00261DF2" w:rsidRPr="004C3269" w:rsidRDefault="00CA5F63" w:rsidP="004654B2">
      <w:pPr>
        <w:spacing w:line="0" w:lineRule="atLeast"/>
        <w:rPr>
          <w:rFonts w:cs="Arial"/>
          <w:sz w:val="22"/>
        </w:rPr>
      </w:pPr>
      <w:r w:rsidRPr="004C3269">
        <w:rPr>
          <w:rFonts w:cs="Arial"/>
          <w:sz w:val="22"/>
        </w:rPr>
        <w:t>Če</w:t>
      </w:r>
      <w:r w:rsidR="00261DF2" w:rsidRPr="004C3269">
        <w:rPr>
          <w:rFonts w:cs="Arial"/>
          <w:sz w:val="22"/>
        </w:rPr>
        <w:t xml:space="preserve"> ponudnik nima sedeža v </w:t>
      </w:r>
      <w:r w:rsidR="0058640D" w:rsidRPr="004C3269">
        <w:rPr>
          <w:rFonts w:cs="Arial"/>
          <w:sz w:val="22"/>
        </w:rPr>
        <w:t xml:space="preserve">Republiki </w:t>
      </w:r>
      <w:r w:rsidR="00261DF2" w:rsidRPr="004C3269">
        <w:rPr>
          <w:rFonts w:cs="Arial"/>
          <w:sz w:val="22"/>
        </w:rPr>
        <w:t>Sloveniji in ne more pridobiti in predložiti zahtevnih dokumentov, ker država</w:t>
      </w:r>
      <w:r w:rsidRPr="004C3269">
        <w:rPr>
          <w:rFonts w:cs="Arial"/>
          <w:sz w:val="22"/>
        </w:rPr>
        <w:t>, v</w:t>
      </w:r>
      <w:r w:rsidR="00261DF2" w:rsidRPr="004C3269">
        <w:rPr>
          <w:rFonts w:cs="Arial"/>
          <w:sz w:val="22"/>
        </w:rPr>
        <w:t xml:space="preserve"> kateri ima ponudnik svoj sedež</w:t>
      </w:r>
      <w:r w:rsidRPr="004C3269">
        <w:rPr>
          <w:rFonts w:cs="Arial"/>
          <w:sz w:val="22"/>
        </w:rPr>
        <w:t>, ne</w:t>
      </w:r>
      <w:r w:rsidR="00261DF2" w:rsidRPr="004C3269">
        <w:rPr>
          <w:rFonts w:cs="Arial"/>
          <w:sz w:val="22"/>
        </w:rPr>
        <w:t xml:space="preserve"> izdaja takšnih dokumentov, jih je mogoče nadomestiti z zapriseženo izjavo, če pa ta v državi</w:t>
      </w:r>
      <w:r w:rsidRPr="004C3269">
        <w:rPr>
          <w:rFonts w:cs="Arial"/>
          <w:sz w:val="22"/>
        </w:rPr>
        <w:t>, v</w:t>
      </w:r>
      <w:r w:rsidR="00261DF2" w:rsidRPr="004C3269">
        <w:rPr>
          <w:rFonts w:cs="Arial"/>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4C3269" w:rsidRDefault="00261DF2" w:rsidP="004654B2">
      <w:pPr>
        <w:spacing w:line="0" w:lineRule="atLeast"/>
        <w:rPr>
          <w:rFonts w:cs="Arial"/>
          <w:sz w:val="22"/>
        </w:rPr>
      </w:pPr>
    </w:p>
    <w:p w14:paraId="701B9D06" w14:textId="76CA8FCE" w:rsidR="00261DF2" w:rsidRPr="004C3269" w:rsidRDefault="00261DF2" w:rsidP="004654B2">
      <w:pPr>
        <w:spacing w:line="0" w:lineRule="atLeast"/>
        <w:rPr>
          <w:rFonts w:cs="Arial"/>
          <w:sz w:val="22"/>
        </w:rPr>
      </w:pPr>
      <w:r w:rsidRPr="00F84C37">
        <w:rPr>
          <w:rFonts w:cs="Arial"/>
          <w:sz w:val="22"/>
        </w:rPr>
        <w:t xml:space="preserve">Za skupne ponudbe in ponudbe s podizvajalci je </w:t>
      </w:r>
      <w:r w:rsidR="00CA5F63" w:rsidRPr="00F84C37">
        <w:rPr>
          <w:rFonts w:cs="Arial"/>
          <w:sz w:val="22"/>
        </w:rPr>
        <w:t>treba</w:t>
      </w:r>
      <w:r w:rsidRPr="00F84C37">
        <w:rPr>
          <w:rFonts w:cs="Arial"/>
          <w:sz w:val="22"/>
        </w:rPr>
        <w:t xml:space="preserve"> upoštevati še točki </w:t>
      </w:r>
      <w:r w:rsidR="009E6C27" w:rsidRPr="00F84C37">
        <w:rPr>
          <w:rFonts w:cs="Arial"/>
          <w:sz w:val="22"/>
        </w:rPr>
        <w:t>9</w:t>
      </w:r>
      <w:r w:rsidRPr="00F84C37">
        <w:rPr>
          <w:rFonts w:cs="Arial"/>
          <w:sz w:val="22"/>
        </w:rPr>
        <w:t>.</w:t>
      </w:r>
      <w:r w:rsidR="00F84C37" w:rsidRPr="00F84C37">
        <w:rPr>
          <w:rFonts w:cs="Arial"/>
          <w:sz w:val="22"/>
        </w:rPr>
        <w:t>3</w:t>
      </w:r>
      <w:r w:rsidR="00832FDD" w:rsidRPr="00F84C37">
        <w:rPr>
          <w:rFonts w:cs="Arial"/>
          <w:sz w:val="22"/>
        </w:rPr>
        <w:t>.</w:t>
      </w:r>
      <w:r w:rsidRPr="00F84C37">
        <w:rPr>
          <w:rFonts w:cs="Arial"/>
          <w:sz w:val="22"/>
        </w:rPr>
        <w:t xml:space="preserve"> (Skupna ponudba) in </w:t>
      </w:r>
      <w:r w:rsidR="009E6C27" w:rsidRPr="00F84C37">
        <w:rPr>
          <w:rFonts w:cs="Arial"/>
          <w:sz w:val="22"/>
        </w:rPr>
        <w:t>9</w:t>
      </w:r>
      <w:r w:rsidRPr="00F84C37">
        <w:rPr>
          <w:rFonts w:cs="Arial"/>
          <w:sz w:val="22"/>
        </w:rPr>
        <w:t>.</w:t>
      </w:r>
      <w:r w:rsidR="00F84C37" w:rsidRPr="00F84C37">
        <w:rPr>
          <w:rFonts w:cs="Arial"/>
          <w:sz w:val="22"/>
        </w:rPr>
        <w:t>4</w:t>
      </w:r>
      <w:r w:rsidR="00832FDD" w:rsidRPr="00F84C37">
        <w:rPr>
          <w:rFonts w:cs="Arial"/>
          <w:sz w:val="22"/>
        </w:rPr>
        <w:t>.</w:t>
      </w:r>
      <w:r w:rsidRPr="00F84C37">
        <w:rPr>
          <w:rFonts w:cs="Arial"/>
          <w:sz w:val="22"/>
        </w:rPr>
        <w:t xml:space="preserve"> (Ponudba s podizvajalci) teh navodil.</w:t>
      </w:r>
    </w:p>
    <w:p w14:paraId="70A1B9F9" w14:textId="07686F7C" w:rsidR="00602829" w:rsidRPr="004C3269" w:rsidRDefault="00602829" w:rsidP="004654B2">
      <w:pPr>
        <w:spacing w:line="0" w:lineRule="atLeast"/>
        <w:rPr>
          <w:rFonts w:cs="Arial"/>
          <w:sz w:val="22"/>
        </w:rPr>
      </w:pPr>
    </w:p>
    <w:p w14:paraId="1A099DB5" w14:textId="68C480DE" w:rsidR="00602829" w:rsidRPr="004C3269" w:rsidRDefault="00602829" w:rsidP="00602829">
      <w:pPr>
        <w:pStyle w:val="Naslov2"/>
        <w:rPr>
          <w:rFonts w:cs="Arial"/>
          <w:sz w:val="22"/>
          <w:szCs w:val="22"/>
        </w:rPr>
      </w:pPr>
      <w:bookmarkStart w:id="57" w:name="_Toc136846880"/>
      <w:r w:rsidRPr="004C3269">
        <w:rPr>
          <w:rFonts w:cs="Arial"/>
          <w:sz w:val="22"/>
          <w:szCs w:val="22"/>
        </w:rPr>
        <w:t>RAZLOGI ZA IZKLJUČITEV</w:t>
      </w:r>
      <w:bookmarkEnd w:id="57"/>
    </w:p>
    <w:p w14:paraId="1D5A3DD3" w14:textId="77777777" w:rsidR="00B866AD" w:rsidRPr="004C3269" w:rsidRDefault="00B866AD" w:rsidP="00B866AD">
      <w:pPr>
        <w:spacing w:line="0" w:lineRule="atLeast"/>
        <w:rPr>
          <w:rFonts w:cs="Arial"/>
          <w:sz w:val="22"/>
        </w:rPr>
      </w:pPr>
      <w:r w:rsidRPr="004C3269">
        <w:rPr>
          <w:rFonts w:cs="Arial"/>
          <w:sz w:val="22"/>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p>
    <w:p w14:paraId="2A029C06" w14:textId="77777777" w:rsidR="00B866AD" w:rsidRPr="004C3269" w:rsidRDefault="00B866AD" w:rsidP="00B866AD">
      <w:pPr>
        <w:spacing w:line="0" w:lineRule="atLeast"/>
        <w:rPr>
          <w:rFonts w:cs="Arial"/>
          <w:sz w:val="22"/>
        </w:rPr>
      </w:pPr>
    </w:p>
    <w:p w14:paraId="3AAE051A" w14:textId="77777777" w:rsidR="008155AE" w:rsidRPr="008155AE" w:rsidRDefault="008155AE" w:rsidP="00D10936">
      <w:pPr>
        <w:pStyle w:val="Odstavekseznama"/>
        <w:numPr>
          <w:ilvl w:val="0"/>
          <w:numId w:val="37"/>
        </w:numPr>
        <w:spacing w:after="0" w:line="240" w:lineRule="auto"/>
        <w:contextualSpacing w:val="0"/>
        <w:rPr>
          <w:rFonts w:cs="Arial"/>
          <w:sz w:val="22"/>
        </w:rPr>
      </w:pPr>
      <w:r w:rsidRPr="008155AE">
        <w:rPr>
          <w:rFonts w:cs="Arial"/>
          <w:sz w:val="22"/>
        </w:rPr>
        <w:lastRenderedPageBreak/>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41067E27" w14:textId="77777777" w:rsidR="008155AE" w:rsidRPr="008155AE" w:rsidRDefault="008155AE" w:rsidP="00D10936">
      <w:pPr>
        <w:pStyle w:val="Odstavekseznama"/>
        <w:rPr>
          <w:rFonts w:cs="Arial"/>
          <w:sz w:val="22"/>
        </w:rPr>
      </w:pPr>
    </w:p>
    <w:p w14:paraId="3122717D" w14:textId="77777777" w:rsidR="008155AE" w:rsidRPr="008155AE" w:rsidRDefault="008155AE" w:rsidP="00D10936">
      <w:pPr>
        <w:pStyle w:val="Odstavekseznama"/>
        <w:rPr>
          <w:rFonts w:cs="Arial"/>
          <w:sz w:val="22"/>
        </w:rPr>
      </w:pPr>
      <w:r w:rsidRPr="008155AE">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1168A1A7" w14:textId="77777777" w:rsidR="008155AE" w:rsidRPr="008155AE" w:rsidRDefault="008155AE" w:rsidP="00D10936">
      <w:pPr>
        <w:rPr>
          <w:rFonts w:cs="Arial"/>
          <w:sz w:val="22"/>
        </w:rPr>
      </w:pPr>
    </w:p>
    <w:p w14:paraId="760E43F4" w14:textId="77777777" w:rsidR="008155AE" w:rsidRPr="008155AE" w:rsidRDefault="008155AE" w:rsidP="00D10936">
      <w:pPr>
        <w:pStyle w:val="Odstavekseznama"/>
        <w:numPr>
          <w:ilvl w:val="0"/>
          <w:numId w:val="37"/>
        </w:numPr>
        <w:spacing w:after="0" w:line="240" w:lineRule="auto"/>
        <w:contextualSpacing w:val="0"/>
        <w:rPr>
          <w:rFonts w:cs="Arial"/>
          <w:sz w:val="22"/>
        </w:rPr>
      </w:pPr>
      <w:r w:rsidRPr="008155AE">
        <w:rPr>
          <w:rFonts w:cs="Arial"/>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C51E200" w14:textId="77777777" w:rsidR="008155AE" w:rsidRPr="008155AE" w:rsidRDefault="008155AE" w:rsidP="00D10936">
      <w:pPr>
        <w:pStyle w:val="Odstavekseznama"/>
        <w:rPr>
          <w:rFonts w:cs="Arial"/>
          <w:sz w:val="22"/>
        </w:rPr>
      </w:pPr>
    </w:p>
    <w:p w14:paraId="0C57E54E" w14:textId="77777777" w:rsidR="008155AE" w:rsidRPr="008155AE" w:rsidRDefault="008155AE" w:rsidP="00D10936">
      <w:pPr>
        <w:pStyle w:val="Odstavekseznama"/>
        <w:numPr>
          <w:ilvl w:val="0"/>
          <w:numId w:val="37"/>
        </w:numPr>
        <w:spacing w:after="0" w:line="240" w:lineRule="auto"/>
        <w:contextualSpacing w:val="0"/>
        <w:rPr>
          <w:rFonts w:cs="Arial"/>
          <w:sz w:val="22"/>
        </w:rPr>
      </w:pPr>
      <w:r w:rsidRPr="008155AE">
        <w:rPr>
          <w:rFonts w:cs="Arial"/>
          <w:sz w:val="22"/>
        </w:rPr>
        <w:t>Gospodarski subjekt na dan, ko poteče rok za oddajo ponudb, ne sme biti uvrščen v evidenco gospodarskih subjektov z izrečenimi stranskimi sankcijami izločitve iz postopkov javnega naročanja iz a) točke četrtega odstavka 75. člena ZJN-3.</w:t>
      </w:r>
    </w:p>
    <w:p w14:paraId="2304A9DE" w14:textId="77777777" w:rsidR="008155AE" w:rsidRPr="008155AE" w:rsidRDefault="008155AE" w:rsidP="00D10936">
      <w:pPr>
        <w:pStyle w:val="Odstavekseznama"/>
        <w:rPr>
          <w:rFonts w:cs="Arial"/>
          <w:sz w:val="22"/>
        </w:rPr>
      </w:pPr>
    </w:p>
    <w:p w14:paraId="04F57CE6" w14:textId="77777777" w:rsidR="008155AE" w:rsidRPr="008155AE" w:rsidRDefault="008155AE" w:rsidP="00D10936">
      <w:pPr>
        <w:pStyle w:val="Odstavekseznama"/>
        <w:numPr>
          <w:ilvl w:val="0"/>
          <w:numId w:val="37"/>
        </w:numPr>
        <w:spacing w:after="0" w:line="240" w:lineRule="auto"/>
        <w:contextualSpacing w:val="0"/>
        <w:rPr>
          <w:rFonts w:cs="Arial"/>
          <w:sz w:val="22"/>
        </w:rPr>
      </w:pPr>
      <w:r w:rsidRPr="008155AE">
        <w:rPr>
          <w:rFonts w:cs="Arial"/>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58C52F76" w14:textId="77777777" w:rsidR="008155AE" w:rsidRPr="008155AE" w:rsidRDefault="008155AE" w:rsidP="00D10936">
      <w:pPr>
        <w:pStyle w:val="Odstavekseznama"/>
        <w:rPr>
          <w:rFonts w:cs="Arial"/>
          <w:sz w:val="22"/>
        </w:rPr>
      </w:pPr>
    </w:p>
    <w:p w14:paraId="1FBAACA4" w14:textId="77777777" w:rsidR="008155AE" w:rsidRPr="008155AE" w:rsidRDefault="008155AE" w:rsidP="00D10936">
      <w:pPr>
        <w:pStyle w:val="Odstavekseznama"/>
        <w:rPr>
          <w:rFonts w:cs="Arial"/>
          <w:sz w:val="22"/>
        </w:rPr>
      </w:pPr>
      <w:r w:rsidRPr="008155AE">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2486B07F" w14:textId="77777777" w:rsidR="00B866AD" w:rsidRPr="004C3269" w:rsidRDefault="00B866AD" w:rsidP="00B866AD">
      <w:pPr>
        <w:spacing w:line="0" w:lineRule="atLeast"/>
        <w:rPr>
          <w:rFonts w:cs="Arial"/>
          <w:sz w:val="22"/>
        </w:rPr>
      </w:pPr>
    </w:p>
    <w:p w14:paraId="5E2DC011" w14:textId="77777777" w:rsidR="00B866AD" w:rsidRPr="004C3269" w:rsidRDefault="00B866AD" w:rsidP="00B866AD">
      <w:pPr>
        <w:pStyle w:val="Odstavekseznama"/>
        <w:spacing w:line="0" w:lineRule="atLeast"/>
        <w:ind w:left="0"/>
        <w:rPr>
          <w:rFonts w:cs="Arial"/>
          <w:b/>
          <w:bCs/>
          <w:sz w:val="22"/>
          <w:lang w:eastAsia="zh-CN"/>
        </w:rPr>
      </w:pPr>
      <w:r w:rsidRPr="004C3269">
        <w:rPr>
          <w:rFonts w:cs="Arial"/>
          <w:b/>
          <w:kern w:val="1"/>
          <w:sz w:val="22"/>
          <w:lang w:eastAsia="ar-SA"/>
        </w:rPr>
        <w:t xml:space="preserve">Dokazilo (1-4): </w:t>
      </w:r>
      <w:r w:rsidRPr="004C3269">
        <w:rPr>
          <w:rFonts w:cs="Arial"/>
          <w:sz w:val="22"/>
          <w:lang w:eastAsia="zh-CN"/>
        </w:rPr>
        <w:t xml:space="preserve">Ponudnik in partnerji morajo oddati izpolnjen in podpisan obrazec </w:t>
      </w:r>
      <w:r w:rsidRPr="004C3269">
        <w:rPr>
          <w:rFonts w:cs="Arial"/>
          <w:b/>
          <w:bCs/>
          <w:sz w:val="22"/>
          <w:lang w:eastAsia="zh-CN"/>
        </w:rPr>
        <w:t>Izjava,</w:t>
      </w:r>
      <w:r w:rsidRPr="004C3269">
        <w:rPr>
          <w:rFonts w:cs="Arial"/>
          <w:sz w:val="22"/>
          <w:lang w:eastAsia="zh-CN"/>
        </w:rPr>
        <w:t xml:space="preserve"> podizvajalci pa obrazec </w:t>
      </w:r>
      <w:r w:rsidRPr="004C3269">
        <w:rPr>
          <w:rFonts w:cs="Arial"/>
          <w:b/>
          <w:bCs/>
          <w:sz w:val="22"/>
          <w:lang w:eastAsia="zh-CN"/>
        </w:rPr>
        <w:t>Podatki in izjava podizvajalca.</w:t>
      </w:r>
    </w:p>
    <w:p w14:paraId="1C2E3467" w14:textId="77777777" w:rsidR="00B866AD" w:rsidRPr="004C3269" w:rsidRDefault="00B866AD" w:rsidP="00B866AD">
      <w:pPr>
        <w:spacing w:line="0" w:lineRule="atLeast"/>
        <w:rPr>
          <w:rFonts w:cs="Arial"/>
          <w:sz w:val="22"/>
        </w:rPr>
      </w:pPr>
      <w:r w:rsidRPr="004C3269">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8474BD1" w14:textId="51AB596E" w:rsidR="00B866AD" w:rsidRPr="004C3269" w:rsidRDefault="00B866AD" w:rsidP="00B866AD">
      <w:pPr>
        <w:rPr>
          <w:rFonts w:cs="Arial"/>
          <w:sz w:val="22"/>
        </w:rPr>
      </w:pPr>
    </w:p>
    <w:p w14:paraId="587494DC" w14:textId="67F4D73B" w:rsidR="00B866AD" w:rsidRPr="004C3269" w:rsidRDefault="00B866AD" w:rsidP="00B866AD">
      <w:pPr>
        <w:pStyle w:val="Naslov2"/>
        <w:rPr>
          <w:rFonts w:cs="Arial"/>
          <w:sz w:val="22"/>
          <w:szCs w:val="22"/>
        </w:rPr>
      </w:pPr>
      <w:bookmarkStart w:id="58" w:name="_Toc136846881"/>
      <w:r w:rsidRPr="004C3269">
        <w:rPr>
          <w:rFonts w:cs="Arial"/>
          <w:sz w:val="22"/>
          <w:szCs w:val="22"/>
        </w:rPr>
        <w:t>POGOJ</w:t>
      </w:r>
      <w:r w:rsidR="00F91E4F">
        <w:rPr>
          <w:rFonts w:cs="Arial"/>
          <w:sz w:val="22"/>
          <w:szCs w:val="22"/>
        </w:rPr>
        <w:t xml:space="preserve"> </w:t>
      </w:r>
      <w:r w:rsidRPr="004C3269">
        <w:rPr>
          <w:rFonts w:cs="Arial"/>
          <w:sz w:val="22"/>
          <w:szCs w:val="22"/>
        </w:rPr>
        <w:t>ZA SODELOVANJE GLEDE USTREZNOSTI ZA OPRAVLJANJE POKLICNE DEJAVNOSTI</w:t>
      </w:r>
      <w:bookmarkEnd w:id="58"/>
      <w:r w:rsidRPr="004C3269">
        <w:rPr>
          <w:rFonts w:cs="Arial"/>
          <w:sz w:val="22"/>
          <w:szCs w:val="22"/>
        </w:rPr>
        <w:t xml:space="preserve"> </w:t>
      </w:r>
    </w:p>
    <w:p w14:paraId="42F43B66" w14:textId="77777777" w:rsidR="00B866AD" w:rsidRPr="004C3269" w:rsidRDefault="00B866AD" w:rsidP="00B866AD">
      <w:pPr>
        <w:rPr>
          <w:rFonts w:cs="Arial"/>
          <w:sz w:val="22"/>
        </w:rPr>
      </w:pPr>
    </w:p>
    <w:p w14:paraId="3AB213B7" w14:textId="7901C6C6" w:rsidR="00B866AD" w:rsidRPr="004C3269" w:rsidRDefault="00B866AD" w:rsidP="00B866AD">
      <w:pPr>
        <w:rPr>
          <w:rFonts w:cs="Arial"/>
          <w:sz w:val="22"/>
        </w:rPr>
      </w:pPr>
      <w:r w:rsidRPr="00FF14B1">
        <w:rPr>
          <w:rFonts w:cs="Arial"/>
          <w:b/>
          <w:bCs/>
          <w:sz w:val="22"/>
        </w:rPr>
        <w:t>Ponudnik mora biti registriran za opravljanje dejavnosti, ki je predmet javnega naročila</w:t>
      </w:r>
      <w:r w:rsidR="00567D4A">
        <w:rPr>
          <w:rFonts w:cs="Arial"/>
          <w:b/>
          <w:bCs/>
          <w:sz w:val="22"/>
        </w:rPr>
        <w:t xml:space="preserve">. </w:t>
      </w:r>
      <w:r w:rsidRPr="00FF14B1">
        <w:rPr>
          <w:rFonts w:cs="Arial"/>
          <w:b/>
          <w:bCs/>
          <w:sz w:val="22"/>
        </w:rPr>
        <w:t>Ponudnik ima v statutu ali družbeni pogodbi (Akt o ustanovitvi) vpisano dejavnost, ki je predmet javnega naročila ter izvajati storitve v skladu z vsemi veljavnimi predpisi na tem področju</w:t>
      </w:r>
      <w:r w:rsidRPr="004C3269">
        <w:rPr>
          <w:rFonts w:cs="Arial"/>
          <w:sz w:val="22"/>
        </w:rPr>
        <w:t>.</w:t>
      </w:r>
    </w:p>
    <w:p w14:paraId="5CAB35DC" w14:textId="77777777" w:rsidR="00B866AD" w:rsidRPr="004C3269" w:rsidRDefault="00B866AD" w:rsidP="00B866AD">
      <w:pPr>
        <w:rPr>
          <w:rFonts w:cs="Arial"/>
          <w:sz w:val="22"/>
        </w:rPr>
      </w:pPr>
    </w:p>
    <w:p w14:paraId="2F3E25B8" w14:textId="77777777" w:rsidR="00B866AD" w:rsidRPr="004C3269" w:rsidRDefault="00B866AD" w:rsidP="00B866AD">
      <w:pPr>
        <w:rPr>
          <w:rFonts w:cs="Arial"/>
          <w:sz w:val="22"/>
        </w:rPr>
      </w:pPr>
      <w:r w:rsidRPr="004C3269">
        <w:rPr>
          <w:rFonts w:cs="Arial"/>
          <w:sz w:val="22"/>
        </w:rPr>
        <w:t>Dokazilo: Izpolnjen in podpisan obrazec Ponudba (ponudnik in partner), podizvajalci obrazec Podatki in izjava podizvajalca.</w:t>
      </w:r>
    </w:p>
    <w:p w14:paraId="7E39D3CA" w14:textId="77777777" w:rsidR="00B866AD" w:rsidRPr="004C3269" w:rsidRDefault="00B866AD" w:rsidP="00B866AD">
      <w:pPr>
        <w:rPr>
          <w:rFonts w:cs="Arial"/>
          <w:sz w:val="22"/>
        </w:rPr>
      </w:pPr>
    </w:p>
    <w:p w14:paraId="0B7EE552" w14:textId="77777777" w:rsidR="00B866AD" w:rsidRPr="004C3269" w:rsidRDefault="00B866AD" w:rsidP="00B866AD">
      <w:pPr>
        <w:rPr>
          <w:rFonts w:cs="Arial"/>
          <w:sz w:val="22"/>
        </w:rPr>
      </w:pPr>
      <w:r w:rsidRPr="004C3269">
        <w:rPr>
          <w:rFonts w:cs="Arial"/>
          <w:sz w:val="22"/>
        </w:rPr>
        <w:t>Naročnik si pridržuje pravico naknadno, po oddaji ponudbe zahtevati predložitev statuta, družbene pogodbe ali drugega dokazila, iz katerega je možno navedeno preveriti.</w:t>
      </w:r>
    </w:p>
    <w:p w14:paraId="1E3034DC" w14:textId="77777777" w:rsidR="00B866AD" w:rsidRPr="004C3269" w:rsidRDefault="00B866AD" w:rsidP="00B866AD">
      <w:pPr>
        <w:rPr>
          <w:rFonts w:cs="Arial"/>
          <w:sz w:val="22"/>
        </w:rPr>
      </w:pPr>
    </w:p>
    <w:p w14:paraId="3592A4CF" w14:textId="3A68ACFF" w:rsidR="00B866AD" w:rsidRPr="004C3269" w:rsidRDefault="00B866AD" w:rsidP="00B866AD">
      <w:pPr>
        <w:rPr>
          <w:rFonts w:cs="Arial"/>
          <w:sz w:val="22"/>
        </w:rPr>
      </w:pPr>
      <w:r w:rsidRPr="004C3269">
        <w:rPr>
          <w:rFonts w:cs="Arial"/>
          <w:sz w:val="22"/>
        </w:rPr>
        <w:t>IZPOLNJEVANJE POGOJA: ponudnik, partnerji, podizvajalci.</w:t>
      </w:r>
    </w:p>
    <w:p w14:paraId="6FDA0E0F" w14:textId="77777777" w:rsidR="000F452D" w:rsidRPr="00F91E4F" w:rsidRDefault="000F452D" w:rsidP="00F91E4F">
      <w:pPr>
        <w:pStyle w:val="Naslov2"/>
        <w:rPr>
          <w:rFonts w:cs="Arial"/>
          <w:sz w:val="22"/>
          <w:szCs w:val="22"/>
        </w:rPr>
      </w:pPr>
      <w:bookmarkStart w:id="59" w:name="_Toc34130577"/>
      <w:bookmarkStart w:id="60" w:name="_Toc136846882"/>
      <w:bookmarkStart w:id="61" w:name="_Toc336851742"/>
      <w:bookmarkStart w:id="62" w:name="_Toc336851790"/>
      <w:r w:rsidRPr="00F91E4F">
        <w:rPr>
          <w:rFonts w:cs="Arial"/>
          <w:sz w:val="22"/>
          <w:szCs w:val="22"/>
        </w:rPr>
        <w:t>Ekonomski pogoji in finančni položaj</w:t>
      </w:r>
      <w:bookmarkEnd w:id="59"/>
      <w:bookmarkEnd w:id="60"/>
    </w:p>
    <w:p w14:paraId="1B5A5641" w14:textId="10381340" w:rsidR="000F452D" w:rsidRPr="00FF14B1" w:rsidRDefault="000F452D" w:rsidP="004654B2">
      <w:pPr>
        <w:pStyle w:val="Navadensplet"/>
        <w:spacing w:line="0" w:lineRule="atLeast"/>
        <w:jc w:val="both"/>
        <w:rPr>
          <w:rFonts w:ascii="Arial" w:eastAsia="Calibri" w:hAnsi="Arial" w:cs="Arial"/>
          <w:b/>
          <w:bCs/>
          <w:kern w:val="2"/>
          <w:sz w:val="22"/>
          <w:szCs w:val="22"/>
          <w:lang w:val="sl-SI" w:eastAsia="ar-SA"/>
        </w:rPr>
      </w:pPr>
      <w:bookmarkStart w:id="63" w:name="_Hlk42774334"/>
      <w:r w:rsidRPr="00FF14B1">
        <w:rPr>
          <w:rFonts w:ascii="Arial" w:eastAsia="Calibri" w:hAnsi="Arial" w:cs="Arial"/>
          <w:b/>
          <w:bCs/>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63"/>
      <w:r w:rsidRPr="00FF14B1">
        <w:rPr>
          <w:rFonts w:ascii="Arial" w:eastAsia="Calibri" w:hAnsi="Arial"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4C3269" w:rsidRDefault="000F452D" w:rsidP="004654B2">
      <w:pPr>
        <w:spacing w:line="0" w:lineRule="atLeast"/>
        <w:rPr>
          <w:rFonts w:cs="Arial"/>
          <w:color w:val="FF0000"/>
          <w:sz w:val="22"/>
        </w:rPr>
      </w:pPr>
    </w:p>
    <w:p w14:paraId="7A1ED3E7" w14:textId="7B423748" w:rsidR="006C04C6" w:rsidRPr="004C3269" w:rsidRDefault="000F452D" w:rsidP="004654B2">
      <w:pPr>
        <w:spacing w:line="0" w:lineRule="atLeast"/>
        <w:rPr>
          <w:rFonts w:cs="Arial"/>
          <w:sz w:val="22"/>
        </w:rPr>
      </w:pPr>
      <w:r w:rsidRPr="004C3269">
        <w:rPr>
          <w:rFonts w:cs="Arial"/>
          <w:b/>
          <w:bCs/>
          <w:sz w:val="22"/>
        </w:rPr>
        <w:t>Dokazilo:</w:t>
      </w:r>
      <w:r w:rsidRPr="004C3269">
        <w:rPr>
          <w:rFonts w:cs="Arial"/>
          <w:sz w:val="22"/>
        </w:rPr>
        <w:t xml:space="preserve"> </w:t>
      </w:r>
      <w:r w:rsidR="006C04C6" w:rsidRPr="004C3269">
        <w:rPr>
          <w:rFonts w:cs="Arial"/>
          <w:sz w:val="22"/>
        </w:rPr>
        <w:t>Izpolnjen in p</w:t>
      </w:r>
      <w:r w:rsidR="006C04C6" w:rsidRPr="004C3269">
        <w:rPr>
          <w:rFonts w:cs="Arial"/>
          <w:sz w:val="22"/>
          <w:lang w:eastAsia="zh-CN"/>
        </w:rPr>
        <w:t xml:space="preserve">odpisan obrazec </w:t>
      </w:r>
      <w:r w:rsidR="006C04C6" w:rsidRPr="004C3269">
        <w:rPr>
          <w:rFonts w:cs="Arial"/>
          <w:b/>
          <w:bCs/>
          <w:sz w:val="22"/>
          <w:lang w:eastAsia="zh-CN"/>
        </w:rPr>
        <w:t>Izjava</w:t>
      </w:r>
      <w:r w:rsidR="006C04C6" w:rsidRPr="004C3269">
        <w:rPr>
          <w:rFonts w:cs="Arial"/>
          <w:sz w:val="22"/>
          <w:lang w:eastAsia="zh-CN"/>
        </w:rPr>
        <w:t xml:space="preserve"> </w:t>
      </w:r>
      <w:r w:rsidR="006C04C6" w:rsidRPr="004C3269">
        <w:rPr>
          <w:rFonts w:cs="Arial"/>
          <w:bCs/>
          <w:sz w:val="22"/>
        </w:rPr>
        <w:t xml:space="preserve">(ponudnik in partner) ter </w:t>
      </w:r>
      <w:r w:rsidR="006C04C6" w:rsidRPr="004C3269">
        <w:rPr>
          <w:rFonts w:cs="Arial"/>
          <w:b/>
          <w:bCs/>
          <w:sz w:val="22"/>
        </w:rPr>
        <w:t>obrazec BON-2 ali potrdila vseh poslovnih bank</w:t>
      </w:r>
      <w:r w:rsidR="006C04C6" w:rsidRPr="004C3269">
        <w:rPr>
          <w:rFonts w:cs="Arial"/>
          <w:sz w:val="22"/>
        </w:rPr>
        <w:t>, pri katerih imajo ponudniki/partnerji odprte poslovne račune</w:t>
      </w:r>
      <w:r w:rsidR="00875920" w:rsidRPr="004C3269">
        <w:rPr>
          <w:rFonts w:cs="Arial"/>
          <w:sz w:val="22"/>
        </w:rPr>
        <w:t>. Obrazec BON-2 ali potrdila vseh poslovnih bank, ne smejo biti starejša kot 30 dni, šteto od datuma, ko je ponudnik oddal ponudbo.</w:t>
      </w:r>
    </w:p>
    <w:p w14:paraId="67294B86" w14:textId="382977C5" w:rsidR="000F452D" w:rsidRPr="004C3269" w:rsidRDefault="000F452D" w:rsidP="004654B2">
      <w:pPr>
        <w:spacing w:line="0" w:lineRule="atLeast"/>
        <w:rPr>
          <w:rFonts w:cs="Arial"/>
          <w:color w:val="FF0000"/>
          <w:sz w:val="22"/>
        </w:rPr>
      </w:pPr>
    </w:p>
    <w:p w14:paraId="364337EF" w14:textId="57516549" w:rsidR="000F452D" w:rsidRDefault="000F452D" w:rsidP="004654B2">
      <w:pPr>
        <w:tabs>
          <w:tab w:val="left" w:pos="887"/>
        </w:tabs>
        <w:spacing w:line="0" w:lineRule="atLeast"/>
        <w:rPr>
          <w:rFonts w:cs="Arial"/>
          <w:sz w:val="22"/>
        </w:rPr>
      </w:pPr>
      <w:r w:rsidRPr="004C3269">
        <w:rPr>
          <w:rFonts w:cs="Arial"/>
          <w:sz w:val="22"/>
        </w:rPr>
        <w:t>IZPOLNJEVANJE POGOJA: ponudnik,</w:t>
      </w:r>
      <w:r w:rsidR="00BE2890" w:rsidRPr="004C3269">
        <w:rPr>
          <w:rFonts w:cs="Arial"/>
          <w:sz w:val="22"/>
        </w:rPr>
        <w:t xml:space="preserve"> </w:t>
      </w:r>
      <w:r w:rsidRPr="004C3269">
        <w:rPr>
          <w:rFonts w:cs="Arial"/>
          <w:sz w:val="22"/>
        </w:rPr>
        <w:t>partnerji</w:t>
      </w:r>
      <w:r w:rsidR="00FF14B1">
        <w:rPr>
          <w:rFonts w:cs="Arial"/>
          <w:sz w:val="22"/>
        </w:rPr>
        <w:t xml:space="preserve"> (v primeru skupne ponudbe)</w:t>
      </w:r>
    </w:p>
    <w:p w14:paraId="6CD9C7FC" w14:textId="77777777" w:rsidR="001E6B70" w:rsidRPr="004C3269" w:rsidRDefault="001E6B70" w:rsidP="004654B2">
      <w:pPr>
        <w:tabs>
          <w:tab w:val="left" w:pos="887"/>
        </w:tabs>
        <w:spacing w:line="0" w:lineRule="atLeast"/>
        <w:rPr>
          <w:rFonts w:cs="Arial"/>
          <w:sz w:val="22"/>
        </w:rPr>
      </w:pPr>
    </w:p>
    <w:p w14:paraId="2B7662A7" w14:textId="77777777" w:rsidR="00320689" w:rsidRPr="00320689" w:rsidRDefault="00320689" w:rsidP="00320689">
      <w:pPr>
        <w:rPr>
          <w:rFonts w:cs="Arial"/>
          <w:sz w:val="22"/>
        </w:rPr>
      </w:pPr>
      <w:bookmarkStart w:id="64" w:name="_Toc469576573"/>
      <w:bookmarkStart w:id="65" w:name="_Toc469644775"/>
      <w:bookmarkStart w:id="66" w:name="_Toc469576575"/>
      <w:bookmarkStart w:id="67" w:name="_Toc469644777"/>
      <w:bookmarkStart w:id="68" w:name="_Toc469576576"/>
      <w:bookmarkStart w:id="69" w:name="_Toc469644778"/>
      <w:bookmarkStart w:id="70" w:name="_Toc469576577"/>
      <w:bookmarkStart w:id="71" w:name="_Toc469644779"/>
      <w:bookmarkStart w:id="72" w:name="_Toc464638533"/>
      <w:bookmarkStart w:id="73" w:name="_Toc464638539"/>
      <w:bookmarkStart w:id="74" w:name="_Toc464638541"/>
      <w:bookmarkStart w:id="75" w:name="_Toc464638544"/>
      <w:bookmarkStart w:id="76" w:name="_Toc464638546"/>
      <w:bookmarkStart w:id="77" w:name="_Toc525287459"/>
      <w:bookmarkStart w:id="78" w:name="_Toc525287460"/>
      <w:bookmarkStart w:id="79" w:name="_Toc525287461"/>
      <w:bookmarkStart w:id="80" w:name="_Toc525287462"/>
      <w:bookmarkStart w:id="81" w:name="_Toc525287463"/>
      <w:bookmarkStart w:id="82" w:name="_Toc525287464"/>
      <w:bookmarkStart w:id="83" w:name="_Toc525287465"/>
      <w:bookmarkStart w:id="84" w:name="_Toc525287466"/>
      <w:bookmarkStart w:id="85" w:name="_Toc525287468"/>
      <w:bookmarkStart w:id="86" w:name="_Toc469576580"/>
      <w:bookmarkStart w:id="87" w:name="_Toc469644782"/>
      <w:bookmarkStart w:id="88" w:name="_Toc469576581"/>
      <w:bookmarkStart w:id="89" w:name="_Toc469644783"/>
      <w:bookmarkStart w:id="90" w:name="_Toc469576582"/>
      <w:bookmarkStart w:id="91" w:name="_Toc469644784"/>
      <w:bookmarkStart w:id="92" w:name="_Toc469576590"/>
      <w:bookmarkStart w:id="93" w:name="_Toc469644792"/>
      <w:bookmarkStart w:id="94" w:name="_Toc469576591"/>
      <w:bookmarkStart w:id="95" w:name="_Toc469644793"/>
      <w:bookmarkStart w:id="96" w:name="_Toc469576593"/>
      <w:bookmarkStart w:id="97" w:name="_Toc469644795"/>
      <w:bookmarkStart w:id="98" w:name="_Toc469576595"/>
      <w:bookmarkStart w:id="99" w:name="_Toc469644797"/>
      <w:bookmarkStart w:id="100" w:name="_Toc469576596"/>
      <w:bookmarkStart w:id="101" w:name="_Toc469644798"/>
      <w:bookmarkStart w:id="102" w:name="_Toc469576597"/>
      <w:bookmarkStart w:id="103" w:name="_Toc469644799"/>
      <w:bookmarkStart w:id="104" w:name="_Toc469576598"/>
      <w:bookmarkStart w:id="105" w:name="_Toc469644800"/>
      <w:bookmarkStart w:id="106" w:name="_Toc469576599"/>
      <w:bookmarkStart w:id="107" w:name="_Toc469644801"/>
      <w:bookmarkStart w:id="108" w:name="_Toc469576600"/>
      <w:bookmarkStart w:id="109" w:name="_Toc469644802"/>
      <w:bookmarkStart w:id="110" w:name="_Toc469576601"/>
      <w:bookmarkStart w:id="111" w:name="_Toc469644803"/>
      <w:bookmarkStart w:id="112" w:name="_Toc469576602"/>
      <w:bookmarkStart w:id="113" w:name="_Toc469644804"/>
      <w:bookmarkStart w:id="114" w:name="_Toc469576603"/>
      <w:bookmarkStart w:id="115" w:name="_Toc469644805"/>
      <w:bookmarkStart w:id="116" w:name="_Toc469576604"/>
      <w:bookmarkStart w:id="117" w:name="_Toc469644806"/>
      <w:bookmarkStart w:id="118" w:name="_Toc469576605"/>
      <w:bookmarkStart w:id="119" w:name="_Toc469644807"/>
      <w:bookmarkStart w:id="120" w:name="_Toc469576606"/>
      <w:bookmarkStart w:id="121" w:name="_Toc469644808"/>
      <w:bookmarkStart w:id="122" w:name="_Toc469576607"/>
      <w:bookmarkStart w:id="123" w:name="_Toc469644809"/>
      <w:bookmarkStart w:id="124" w:name="_Toc469576608"/>
      <w:bookmarkStart w:id="125" w:name="_Toc469644810"/>
      <w:bookmarkStart w:id="126" w:name="_Toc469576609"/>
      <w:bookmarkStart w:id="127" w:name="_Toc469644811"/>
      <w:bookmarkStart w:id="128" w:name="_Toc469576611"/>
      <w:bookmarkStart w:id="129" w:name="_Toc469644813"/>
      <w:bookmarkStart w:id="130" w:name="_Toc469576613"/>
      <w:bookmarkStart w:id="131" w:name="_Toc469644815"/>
      <w:bookmarkStart w:id="132" w:name="_Toc469576614"/>
      <w:bookmarkStart w:id="133" w:name="_Toc469644816"/>
      <w:bookmarkStart w:id="134" w:name="_Toc469576615"/>
      <w:bookmarkStart w:id="135" w:name="_Toc469644817"/>
      <w:bookmarkStart w:id="136" w:name="_Toc469576616"/>
      <w:bookmarkStart w:id="137" w:name="_Toc469644818"/>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A9A8D66" w14:textId="718298C6" w:rsidR="0032399A" w:rsidRPr="004C3269" w:rsidRDefault="0032399A" w:rsidP="004654B2">
      <w:pPr>
        <w:pStyle w:val="Naslov2"/>
        <w:spacing w:line="0" w:lineRule="atLeast"/>
        <w:rPr>
          <w:rFonts w:cs="Arial"/>
          <w:sz w:val="22"/>
          <w:szCs w:val="22"/>
        </w:rPr>
      </w:pPr>
      <w:bookmarkStart w:id="138" w:name="_Toc136846883"/>
      <w:r w:rsidRPr="004C3269">
        <w:rPr>
          <w:rFonts w:cs="Arial"/>
          <w:sz w:val="22"/>
          <w:szCs w:val="22"/>
        </w:rPr>
        <w:t>Drugi pogoji</w:t>
      </w:r>
      <w:bookmarkEnd w:id="138"/>
    </w:p>
    <w:p w14:paraId="376581F7" w14:textId="77777777" w:rsidR="00626BC5" w:rsidRPr="004C3269" w:rsidRDefault="00626BC5" w:rsidP="004654B2">
      <w:pPr>
        <w:tabs>
          <w:tab w:val="left" w:pos="817"/>
        </w:tabs>
        <w:spacing w:line="0" w:lineRule="atLeast"/>
        <w:rPr>
          <w:rFonts w:cs="Arial"/>
          <w:sz w:val="22"/>
        </w:rPr>
      </w:pPr>
      <w:bookmarkStart w:id="139" w:name="_Hlk42773684"/>
      <w:r w:rsidRPr="004C3269">
        <w:rPr>
          <w:rFonts w:cs="Arial"/>
          <w:sz w:val="22"/>
        </w:rPr>
        <w:t>Ponudniku ne sme biti prepovedano poslovanje z naročnikom, kot to določa 35. člen Zakona o integriteti in preprečevanju korupcije (Uradni list RS, št. 69/11-UPB2).</w:t>
      </w:r>
    </w:p>
    <w:p w14:paraId="4C37A6CA" w14:textId="77777777" w:rsidR="00626BC5" w:rsidRPr="004C3269" w:rsidRDefault="00626BC5" w:rsidP="004654B2">
      <w:pPr>
        <w:tabs>
          <w:tab w:val="left" w:pos="817"/>
        </w:tabs>
        <w:spacing w:line="0" w:lineRule="atLeast"/>
        <w:ind w:left="392"/>
        <w:rPr>
          <w:rFonts w:cs="Arial"/>
          <w:sz w:val="22"/>
        </w:rPr>
      </w:pPr>
    </w:p>
    <w:bookmarkEnd w:id="139"/>
    <w:p w14:paraId="3A46E083" w14:textId="64ADD4CA" w:rsidR="0032399A" w:rsidRPr="004C3269" w:rsidRDefault="0032399A" w:rsidP="004654B2">
      <w:pPr>
        <w:spacing w:line="0" w:lineRule="atLeast"/>
        <w:rPr>
          <w:rFonts w:cs="Arial"/>
          <w:sz w:val="22"/>
        </w:rPr>
      </w:pPr>
      <w:r w:rsidRPr="004C3269">
        <w:rPr>
          <w:rFonts w:cs="Arial"/>
          <w:b/>
          <w:bCs/>
          <w:sz w:val="22"/>
        </w:rPr>
        <w:t>D</w:t>
      </w:r>
      <w:r w:rsidR="00626BC5" w:rsidRPr="004C3269">
        <w:rPr>
          <w:rFonts w:cs="Arial"/>
          <w:b/>
          <w:bCs/>
          <w:sz w:val="22"/>
        </w:rPr>
        <w:t>okazilo</w:t>
      </w:r>
      <w:r w:rsidRPr="004C3269">
        <w:rPr>
          <w:rFonts w:cs="Arial"/>
          <w:b/>
          <w:bCs/>
          <w:sz w:val="22"/>
        </w:rPr>
        <w:t>:</w:t>
      </w:r>
      <w:r w:rsidR="00626BC5" w:rsidRPr="004C3269">
        <w:rPr>
          <w:rFonts w:cs="Arial"/>
          <w:b/>
          <w:bCs/>
          <w:sz w:val="22"/>
        </w:rPr>
        <w:t xml:space="preserve"> </w:t>
      </w:r>
      <w:r w:rsidRPr="004C3269">
        <w:rPr>
          <w:rFonts w:cs="Arial"/>
          <w:sz w:val="22"/>
        </w:rPr>
        <w:t>Izpolnjen</w:t>
      </w:r>
      <w:r w:rsidR="00F92903" w:rsidRPr="004C3269">
        <w:rPr>
          <w:rFonts w:cs="Arial"/>
          <w:sz w:val="22"/>
        </w:rPr>
        <w:t xml:space="preserve"> in </w:t>
      </w:r>
      <w:r w:rsidR="00D62F69" w:rsidRPr="004C3269">
        <w:rPr>
          <w:rFonts w:cs="Arial"/>
          <w:sz w:val="22"/>
          <w:lang w:eastAsia="zh-CN"/>
        </w:rPr>
        <w:t xml:space="preserve">podpisan obrazec </w:t>
      </w:r>
      <w:r w:rsidR="00D62F69" w:rsidRPr="004C3269">
        <w:rPr>
          <w:rFonts w:cs="Arial"/>
          <w:b/>
          <w:bCs/>
          <w:sz w:val="22"/>
          <w:lang w:eastAsia="zh-CN"/>
        </w:rPr>
        <w:t>Izjava</w:t>
      </w:r>
      <w:r w:rsidR="00EE7EDE" w:rsidRPr="004C3269">
        <w:rPr>
          <w:rFonts w:cs="Arial"/>
          <w:b/>
          <w:bCs/>
          <w:sz w:val="22"/>
          <w:lang w:eastAsia="zh-CN"/>
        </w:rPr>
        <w:t xml:space="preserve"> </w:t>
      </w:r>
      <w:r w:rsidR="00EE7EDE" w:rsidRPr="004C3269">
        <w:rPr>
          <w:rFonts w:cs="Arial"/>
          <w:sz w:val="22"/>
        </w:rPr>
        <w:t xml:space="preserve">(ponudnik in partner); obrazec </w:t>
      </w:r>
      <w:r w:rsidR="00EE7EDE" w:rsidRPr="004C3269">
        <w:rPr>
          <w:rFonts w:cs="Arial"/>
          <w:b/>
          <w:bCs/>
          <w:sz w:val="22"/>
        </w:rPr>
        <w:t xml:space="preserve">Podatki in izjava podizvajalca </w:t>
      </w:r>
      <w:r w:rsidR="00EE7EDE" w:rsidRPr="004C3269">
        <w:rPr>
          <w:rFonts w:cs="Arial"/>
          <w:sz w:val="22"/>
        </w:rPr>
        <w:t>(podizvajalec)</w:t>
      </w:r>
    </w:p>
    <w:p w14:paraId="4B66F34D" w14:textId="4790B347" w:rsidR="007947DB" w:rsidRPr="004C3269" w:rsidRDefault="007947DB" w:rsidP="004654B2">
      <w:pPr>
        <w:tabs>
          <w:tab w:val="left" w:pos="817"/>
        </w:tabs>
        <w:spacing w:line="0" w:lineRule="atLeast"/>
        <w:rPr>
          <w:rFonts w:cs="Arial"/>
          <w:sz w:val="22"/>
        </w:rPr>
      </w:pPr>
    </w:p>
    <w:p w14:paraId="02CAF7D6" w14:textId="1EF7243F" w:rsidR="007947DB" w:rsidRDefault="007947DB" w:rsidP="004654B2">
      <w:pPr>
        <w:tabs>
          <w:tab w:val="left" w:pos="887"/>
        </w:tabs>
        <w:spacing w:line="0" w:lineRule="atLeast"/>
        <w:rPr>
          <w:rFonts w:cs="Arial"/>
          <w:sz w:val="22"/>
        </w:rPr>
      </w:pPr>
      <w:r w:rsidRPr="004C3269">
        <w:rPr>
          <w:rFonts w:cs="Arial"/>
          <w:sz w:val="22"/>
        </w:rPr>
        <w:t>IZPOLNJEVANJE POGOJA: ponudnik,</w:t>
      </w:r>
      <w:r w:rsidR="000F452D" w:rsidRPr="004C3269">
        <w:rPr>
          <w:rFonts w:cs="Arial"/>
          <w:sz w:val="22"/>
        </w:rPr>
        <w:t xml:space="preserve"> </w:t>
      </w:r>
      <w:r w:rsidRPr="004C3269">
        <w:rPr>
          <w:rFonts w:cs="Arial"/>
          <w:sz w:val="22"/>
        </w:rPr>
        <w:t>partnerji,</w:t>
      </w:r>
      <w:r w:rsidR="000F452D" w:rsidRPr="004C3269">
        <w:rPr>
          <w:rFonts w:cs="Arial"/>
          <w:sz w:val="22"/>
        </w:rPr>
        <w:t xml:space="preserve"> </w:t>
      </w:r>
      <w:r w:rsidRPr="004C3269">
        <w:rPr>
          <w:rFonts w:cs="Arial"/>
          <w:sz w:val="22"/>
        </w:rPr>
        <w:t>podizvajalci.</w:t>
      </w:r>
    </w:p>
    <w:p w14:paraId="0A36440E" w14:textId="77777777" w:rsidR="00603165" w:rsidRPr="004C3269" w:rsidRDefault="00603165" w:rsidP="004654B2">
      <w:pPr>
        <w:tabs>
          <w:tab w:val="left" w:pos="887"/>
        </w:tabs>
        <w:spacing w:line="0" w:lineRule="atLeast"/>
        <w:rPr>
          <w:rFonts w:cs="Arial"/>
          <w:sz w:val="22"/>
        </w:rPr>
      </w:pPr>
    </w:p>
    <w:p w14:paraId="00811905" w14:textId="7182A77E" w:rsidR="00FD7C74" w:rsidRDefault="00A80829" w:rsidP="004654B2">
      <w:pPr>
        <w:pStyle w:val="Naslov1"/>
        <w:spacing w:line="0" w:lineRule="atLeast"/>
        <w:rPr>
          <w:rFonts w:cs="Arial"/>
          <w:sz w:val="22"/>
          <w:szCs w:val="22"/>
        </w:rPr>
      </w:pPr>
      <w:bookmarkStart w:id="140" w:name="_Toc336851744"/>
      <w:bookmarkStart w:id="141" w:name="_Toc336851792"/>
      <w:bookmarkStart w:id="142" w:name="_Toc136846884"/>
      <w:r w:rsidRPr="004C3269">
        <w:rPr>
          <w:rFonts w:cs="Arial"/>
          <w:sz w:val="22"/>
          <w:szCs w:val="22"/>
        </w:rPr>
        <w:t>meril</w:t>
      </w:r>
      <w:bookmarkEnd w:id="140"/>
      <w:bookmarkEnd w:id="141"/>
      <w:r w:rsidR="00D35084" w:rsidRPr="004C3269">
        <w:rPr>
          <w:rFonts w:cs="Arial"/>
          <w:sz w:val="22"/>
          <w:szCs w:val="22"/>
        </w:rPr>
        <w:t>o</w:t>
      </w:r>
      <w:bookmarkEnd w:id="142"/>
    </w:p>
    <w:p w14:paraId="6B9266C9" w14:textId="0AD4230C" w:rsidR="00F5068D" w:rsidRPr="002D75E1" w:rsidRDefault="00F5068D" w:rsidP="00F5068D">
      <w:pPr>
        <w:rPr>
          <w:rFonts w:cs="Arial"/>
          <w:sz w:val="22"/>
        </w:rPr>
      </w:pPr>
      <w:bookmarkStart w:id="143" w:name="_Hlk124151181"/>
      <w:r w:rsidRPr="006E1A22">
        <w:rPr>
          <w:rFonts w:cs="Arial"/>
          <w:sz w:val="22"/>
        </w:rPr>
        <w:t xml:space="preserve">Merilo za izbor najugodnejše ponudbe </w:t>
      </w:r>
      <w:r w:rsidRPr="002D75E1">
        <w:rPr>
          <w:rFonts w:cs="Arial"/>
          <w:sz w:val="22"/>
        </w:rPr>
        <w:t xml:space="preserve">je </w:t>
      </w:r>
      <w:r w:rsidR="00632278" w:rsidRPr="00B93F00">
        <w:rPr>
          <w:rFonts w:cs="Arial"/>
          <w:b/>
          <w:bCs/>
          <w:sz w:val="22"/>
        </w:rPr>
        <w:t xml:space="preserve">najnižja </w:t>
      </w:r>
      <w:r w:rsidR="00320689" w:rsidRPr="00B93F00">
        <w:rPr>
          <w:rFonts w:cs="Arial"/>
          <w:b/>
          <w:bCs/>
          <w:sz w:val="22"/>
        </w:rPr>
        <w:t xml:space="preserve">skupna </w:t>
      </w:r>
      <w:r w:rsidR="00632278" w:rsidRPr="00B93F00">
        <w:rPr>
          <w:rFonts w:cs="Arial"/>
          <w:b/>
          <w:bCs/>
          <w:sz w:val="22"/>
        </w:rPr>
        <w:t>ponujena cena v EUR brez DDV</w:t>
      </w:r>
      <w:r w:rsidR="00632278">
        <w:rPr>
          <w:rFonts w:cs="Arial"/>
          <w:sz w:val="22"/>
        </w:rPr>
        <w:t>.</w:t>
      </w:r>
    </w:p>
    <w:p w14:paraId="6A7E14DE" w14:textId="77777777" w:rsidR="00F5068D" w:rsidRPr="001E6B70" w:rsidRDefault="00F5068D" w:rsidP="00F5068D">
      <w:pPr>
        <w:rPr>
          <w:rFonts w:cs="Arial"/>
          <w:sz w:val="22"/>
        </w:rPr>
      </w:pPr>
    </w:p>
    <w:p w14:paraId="2B897671" w14:textId="77777777" w:rsidR="000F6A70" w:rsidRDefault="00F5068D" w:rsidP="00F5068D">
      <w:pPr>
        <w:spacing w:line="0" w:lineRule="atLeast"/>
        <w:rPr>
          <w:rFonts w:cs="Arial"/>
          <w:sz w:val="22"/>
        </w:rPr>
      </w:pPr>
      <w:r w:rsidRPr="00F91E4F">
        <w:rPr>
          <w:rFonts w:cs="Arial"/>
          <w:sz w:val="22"/>
        </w:rPr>
        <w:t>V primeru, da dve ali več ponudbi dosežeta enako</w:t>
      </w:r>
      <w:r>
        <w:rPr>
          <w:rFonts w:cs="Arial"/>
          <w:sz w:val="22"/>
        </w:rPr>
        <w:t xml:space="preserve"> </w:t>
      </w:r>
      <w:r w:rsidR="000F6A70">
        <w:rPr>
          <w:rFonts w:cs="Arial"/>
          <w:sz w:val="22"/>
        </w:rPr>
        <w:t>najnižjo ponudbeno vrednost</w:t>
      </w:r>
      <w:r w:rsidRPr="00F91E4F">
        <w:rPr>
          <w:rFonts w:cs="Arial"/>
          <w:sz w:val="22"/>
        </w:rPr>
        <w:t xml:space="preserve">, bo naročnik </w:t>
      </w:r>
      <w:r w:rsidR="000F6A70" w:rsidRPr="000F6A70">
        <w:rPr>
          <w:rFonts w:cs="Arial"/>
          <w:sz w:val="22"/>
        </w:rPr>
        <w:t>izbra</w:t>
      </w:r>
      <w:r w:rsidR="000F6A70">
        <w:rPr>
          <w:rFonts w:cs="Arial"/>
          <w:sz w:val="22"/>
        </w:rPr>
        <w:t>l</w:t>
      </w:r>
      <w:r w:rsidR="000F6A70" w:rsidRPr="000F6A70">
        <w:rPr>
          <w:rFonts w:cs="Arial"/>
          <w:sz w:val="22"/>
        </w:rPr>
        <w:t xml:space="preserve"> tist</w:t>
      </w:r>
      <w:r w:rsidR="000F6A70">
        <w:rPr>
          <w:rFonts w:cs="Arial"/>
          <w:sz w:val="22"/>
        </w:rPr>
        <w:t>o</w:t>
      </w:r>
      <w:r w:rsidR="000F6A70" w:rsidRPr="000F6A70">
        <w:rPr>
          <w:rFonts w:cs="Arial"/>
          <w:sz w:val="22"/>
        </w:rPr>
        <w:t xml:space="preserve"> ponudba, ki je prispela prej (v sistemu e-JN oddana prej). V kolikor bo tudi po dodatnem </w:t>
      </w:r>
      <w:r w:rsidR="000F6A70">
        <w:rPr>
          <w:rFonts w:cs="Arial"/>
          <w:sz w:val="22"/>
        </w:rPr>
        <w:t>kriteriju</w:t>
      </w:r>
      <w:r w:rsidR="000F6A70" w:rsidRPr="000F6A70">
        <w:rPr>
          <w:rFonts w:cs="Arial"/>
          <w:sz w:val="22"/>
        </w:rPr>
        <w:t xml:space="preserve"> še vedno več ponudnikov doseglo enako skupno ponudbeno ceno v EUR brez DDV, bo 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67EC489D" w14:textId="3FFBDEFD" w:rsidR="00120550" w:rsidRPr="004C3269" w:rsidRDefault="000020E7" w:rsidP="004654B2">
      <w:pPr>
        <w:pStyle w:val="Naslov1"/>
        <w:spacing w:line="0" w:lineRule="atLeast"/>
        <w:rPr>
          <w:rFonts w:cs="Arial"/>
          <w:sz w:val="22"/>
          <w:szCs w:val="22"/>
        </w:rPr>
      </w:pPr>
      <w:bookmarkStart w:id="144" w:name="_Toc336851746"/>
      <w:bookmarkStart w:id="145" w:name="_Toc336851794"/>
      <w:bookmarkStart w:id="146" w:name="_Toc136846885"/>
      <w:bookmarkEnd w:id="143"/>
      <w:r w:rsidRPr="004C3269">
        <w:rPr>
          <w:rFonts w:cs="Arial"/>
          <w:sz w:val="22"/>
          <w:szCs w:val="22"/>
        </w:rPr>
        <w:t>P</w:t>
      </w:r>
      <w:r w:rsidR="00120550" w:rsidRPr="004C3269">
        <w:rPr>
          <w:rFonts w:cs="Arial"/>
          <w:sz w:val="22"/>
          <w:szCs w:val="22"/>
        </w:rPr>
        <w:t>onudbena dokumentacija</w:t>
      </w:r>
      <w:bookmarkEnd w:id="144"/>
      <w:bookmarkEnd w:id="145"/>
      <w:bookmarkEnd w:id="146"/>
    </w:p>
    <w:p w14:paraId="6EAAAA37" w14:textId="287F0A7B" w:rsidR="00120550" w:rsidRPr="004C3269" w:rsidRDefault="00120550" w:rsidP="004654B2">
      <w:pPr>
        <w:spacing w:line="0" w:lineRule="atLeast"/>
        <w:rPr>
          <w:rFonts w:cs="Arial"/>
          <w:sz w:val="22"/>
        </w:rPr>
      </w:pPr>
      <w:r w:rsidRPr="004C3269">
        <w:rPr>
          <w:rFonts w:cs="Arial"/>
          <w:sz w:val="22"/>
        </w:rPr>
        <w:t>Ponudbeno dokumentacijo sestavljajo naslednji dokumenti:</w:t>
      </w:r>
    </w:p>
    <w:p w14:paraId="2CC1D8BB" w14:textId="7A55180F" w:rsidR="0074403A" w:rsidRPr="004C3269" w:rsidRDefault="0074403A" w:rsidP="004654B2">
      <w:pPr>
        <w:spacing w:line="0" w:lineRule="atLeast"/>
        <w:rPr>
          <w:rFonts w:cs="Arial"/>
          <w:sz w:val="22"/>
        </w:rPr>
      </w:pPr>
    </w:p>
    <w:p w14:paraId="42FE2973" w14:textId="5BF83054" w:rsidR="002D7196" w:rsidRPr="00253483" w:rsidRDefault="002D7196" w:rsidP="004654B2">
      <w:pPr>
        <w:pStyle w:val="Odstavekseznama"/>
        <w:numPr>
          <w:ilvl w:val="0"/>
          <w:numId w:val="5"/>
        </w:numPr>
        <w:spacing w:line="0" w:lineRule="atLeast"/>
        <w:rPr>
          <w:rFonts w:cs="Arial"/>
          <w:sz w:val="22"/>
        </w:rPr>
      </w:pPr>
      <w:r w:rsidRPr="00253483">
        <w:rPr>
          <w:rFonts w:cs="Arial"/>
          <w:sz w:val="22"/>
        </w:rPr>
        <w:t>obrazec »</w:t>
      </w:r>
      <w:r w:rsidR="00F84C37" w:rsidRPr="00253483">
        <w:rPr>
          <w:rFonts w:cs="Arial"/>
          <w:b/>
          <w:sz w:val="22"/>
        </w:rPr>
        <w:t>P</w:t>
      </w:r>
      <w:r w:rsidRPr="00253483">
        <w:rPr>
          <w:rFonts w:cs="Arial"/>
          <w:b/>
          <w:sz w:val="22"/>
        </w:rPr>
        <w:t>redračun</w:t>
      </w:r>
      <w:r w:rsidR="00567BB4" w:rsidRPr="00253483">
        <w:rPr>
          <w:rFonts w:cs="Arial"/>
          <w:b/>
          <w:sz w:val="22"/>
        </w:rPr>
        <w:t xml:space="preserve">« </w:t>
      </w:r>
      <w:r w:rsidR="00567BB4" w:rsidRPr="00253483">
        <w:rPr>
          <w:rFonts w:cs="Arial"/>
          <w:bCs/>
          <w:sz w:val="22"/>
        </w:rPr>
        <w:t>(Excel</w:t>
      </w:r>
      <w:r w:rsidR="0070109B" w:rsidRPr="00253483">
        <w:rPr>
          <w:rFonts w:cs="Arial"/>
          <w:bCs/>
          <w:sz w:val="22"/>
        </w:rPr>
        <w:t>ova datoteka</w:t>
      </w:r>
      <w:r w:rsidR="00567BB4" w:rsidRPr="00253483">
        <w:rPr>
          <w:rFonts w:cs="Arial"/>
          <w:bCs/>
          <w:sz w:val="22"/>
        </w:rPr>
        <w:t>)</w:t>
      </w:r>
    </w:p>
    <w:p w14:paraId="20743627" w14:textId="4D77CCA0" w:rsidR="00567BB4" w:rsidRPr="00253483" w:rsidRDefault="00567BB4" w:rsidP="004654B2">
      <w:pPr>
        <w:pStyle w:val="Odstavekseznama"/>
        <w:numPr>
          <w:ilvl w:val="0"/>
          <w:numId w:val="5"/>
        </w:numPr>
        <w:spacing w:line="0" w:lineRule="atLeast"/>
        <w:rPr>
          <w:rFonts w:cs="Arial"/>
          <w:sz w:val="22"/>
        </w:rPr>
      </w:pPr>
      <w:r w:rsidRPr="00253483">
        <w:rPr>
          <w:rFonts w:cs="Arial"/>
          <w:sz w:val="22"/>
        </w:rPr>
        <w:t>obrazec</w:t>
      </w:r>
      <w:r w:rsidRPr="00253483">
        <w:rPr>
          <w:rFonts w:cs="Arial"/>
          <w:b/>
          <w:bCs/>
          <w:sz w:val="22"/>
        </w:rPr>
        <w:t xml:space="preserve"> »Rekapitulacija Predračuna«</w:t>
      </w:r>
    </w:p>
    <w:p w14:paraId="004979B5" w14:textId="16938BD1" w:rsidR="00567BB4" w:rsidRPr="00253483" w:rsidRDefault="0074403A" w:rsidP="00EF0D5A">
      <w:pPr>
        <w:pStyle w:val="Odstavekseznama"/>
        <w:numPr>
          <w:ilvl w:val="0"/>
          <w:numId w:val="5"/>
        </w:numPr>
        <w:spacing w:line="0" w:lineRule="atLeast"/>
        <w:rPr>
          <w:rFonts w:cs="Arial"/>
          <w:sz w:val="22"/>
        </w:rPr>
      </w:pPr>
      <w:r w:rsidRPr="00253483">
        <w:rPr>
          <w:rFonts w:cs="Arial"/>
          <w:sz w:val="22"/>
        </w:rPr>
        <w:t>obrazec »</w:t>
      </w:r>
      <w:r w:rsidRPr="00253483">
        <w:rPr>
          <w:rFonts w:cs="Arial"/>
          <w:b/>
          <w:sz w:val="22"/>
        </w:rPr>
        <w:t>Ponudba</w:t>
      </w:r>
      <w:r w:rsidRPr="00253483">
        <w:rPr>
          <w:rFonts w:cs="Arial"/>
          <w:sz w:val="22"/>
        </w:rPr>
        <w:t>«</w:t>
      </w:r>
    </w:p>
    <w:p w14:paraId="678A74B5" w14:textId="77777777" w:rsidR="0074403A" w:rsidRPr="00253483" w:rsidRDefault="0074403A" w:rsidP="004654B2">
      <w:pPr>
        <w:pStyle w:val="Odstavekseznama"/>
        <w:numPr>
          <w:ilvl w:val="0"/>
          <w:numId w:val="5"/>
        </w:numPr>
        <w:spacing w:line="0" w:lineRule="atLeast"/>
        <w:rPr>
          <w:rFonts w:cs="Arial"/>
          <w:sz w:val="22"/>
        </w:rPr>
      </w:pPr>
      <w:r w:rsidRPr="00253483">
        <w:rPr>
          <w:rFonts w:cs="Arial"/>
          <w:b/>
          <w:bCs/>
          <w:sz w:val="22"/>
        </w:rPr>
        <w:lastRenderedPageBreak/>
        <w:t>BON-2 obrazec</w:t>
      </w:r>
      <w:r w:rsidRPr="00253483">
        <w:rPr>
          <w:rFonts w:cs="Arial"/>
          <w:sz w:val="22"/>
        </w:rPr>
        <w:t xml:space="preserve"> ali </w:t>
      </w:r>
      <w:r w:rsidRPr="00253483">
        <w:rPr>
          <w:rFonts w:cs="Arial"/>
          <w:b/>
          <w:bCs/>
          <w:sz w:val="22"/>
        </w:rPr>
        <w:t>potrdilo vseh poslovnih bank</w:t>
      </w:r>
    </w:p>
    <w:p w14:paraId="45AC44B5" w14:textId="21E569DA" w:rsidR="0074403A" w:rsidRPr="00253483" w:rsidRDefault="0074403A" w:rsidP="004654B2">
      <w:pPr>
        <w:pStyle w:val="Odstavekseznama"/>
        <w:numPr>
          <w:ilvl w:val="0"/>
          <w:numId w:val="5"/>
        </w:numPr>
        <w:spacing w:line="0" w:lineRule="atLeast"/>
        <w:rPr>
          <w:rFonts w:cs="Arial"/>
          <w:sz w:val="22"/>
        </w:rPr>
      </w:pPr>
      <w:r w:rsidRPr="00253483">
        <w:rPr>
          <w:rFonts w:cs="Arial"/>
          <w:sz w:val="22"/>
        </w:rPr>
        <w:t>obrazec »</w:t>
      </w:r>
      <w:r w:rsidRPr="00253483">
        <w:rPr>
          <w:rFonts w:cs="Arial"/>
          <w:b/>
          <w:sz w:val="22"/>
        </w:rPr>
        <w:t>Izjava</w:t>
      </w:r>
      <w:r w:rsidRPr="00253483">
        <w:rPr>
          <w:rFonts w:cs="Arial"/>
          <w:sz w:val="22"/>
        </w:rPr>
        <w:t>« (za vse gospodarske subjekte v ponudbi)</w:t>
      </w:r>
    </w:p>
    <w:p w14:paraId="2450F180" w14:textId="002A15E4" w:rsidR="00F34E87" w:rsidRPr="00253483" w:rsidRDefault="0074403A" w:rsidP="004654B2">
      <w:pPr>
        <w:pStyle w:val="Odstavekseznama"/>
        <w:numPr>
          <w:ilvl w:val="0"/>
          <w:numId w:val="5"/>
        </w:numPr>
        <w:spacing w:line="0" w:lineRule="atLeast"/>
        <w:rPr>
          <w:rFonts w:cs="Arial"/>
          <w:sz w:val="22"/>
        </w:rPr>
      </w:pPr>
      <w:r w:rsidRPr="00253483">
        <w:rPr>
          <w:rFonts w:cs="Arial"/>
          <w:sz w:val="22"/>
        </w:rPr>
        <w:t xml:space="preserve">obrazec </w:t>
      </w:r>
      <w:r w:rsidRPr="00253483">
        <w:rPr>
          <w:rFonts w:cs="Arial"/>
          <w:b/>
          <w:bCs/>
          <w:sz w:val="22"/>
        </w:rPr>
        <w:t xml:space="preserve">»Podatki in izjava podizvajalca« </w:t>
      </w:r>
      <w:r w:rsidRPr="00253483">
        <w:rPr>
          <w:rFonts w:cs="Arial"/>
          <w:sz w:val="22"/>
        </w:rPr>
        <w:t>(v primeru, če ponudnik nastopa s podizvajalci)</w:t>
      </w:r>
      <w:r w:rsidR="001A0B1F">
        <w:rPr>
          <w:rFonts w:cs="Arial"/>
          <w:sz w:val="22"/>
        </w:rPr>
        <w:t>.</w:t>
      </w:r>
    </w:p>
    <w:p w14:paraId="305E272C" w14:textId="1E5962A9" w:rsidR="00B866AD" w:rsidRPr="004C3269" w:rsidRDefault="00B866AD" w:rsidP="00B866AD">
      <w:pPr>
        <w:spacing w:line="0" w:lineRule="atLeast"/>
        <w:rPr>
          <w:rFonts w:cs="Arial"/>
          <w:sz w:val="22"/>
        </w:rPr>
      </w:pPr>
      <w:r w:rsidRPr="004C3269">
        <w:rPr>
          <w:rFonts w:cs="Arial"/>
          <w:sz w:val="22"/>
        </w:rPr>
        <w:t>Ponudnik v ponudbi priloži le dokumente, ki so navedeni v tej točki. Po pregledu ponudb bo naročnik najugodnejšega ponudnika</w:t>
      </w:r>
      <w:r w:rsidR="00567BB4">
        <w:rPr>
          <w:rFonts w:cs="Arial"/>
          <w:sz w:val="22"/>
        </w:rPr>
        <w:t xml:space="preserve">, v kolikor bo to potrebno, </w:t>
      </w:r>
      <w:r w:rsidRPr="004C3269">
        <w:rPr>
          <w:rFonts w:cs="Arial"/>
          <w:sz w:val="22"/>
        </w:rPr>
        <w:t>pozval k predložitvi ostalih dokazil, kot je navedeno za posameznim zahtevanim pogojem oziroma razlogom za izključitev.</w:t>
      </w:r>
    </w:p>
    <w:p w14:paraId="27118958" w14:textId="77777777" w:rsidR="00B866AD" w:rsidRPr="004C3269" w:rsidRDefault="00B866AD" w:rsidP="00B866AD">
      <w:pPr>
        <w:spacing w:line="0" w:lineRule="atLeast"/>
        <w:rPr>
          <w:rFonts w:cs="Arial"/>
          <w:sz w:val="22"/>
        </w:rPr>
      </w:pPr>
    </w:p>
    <w:p w14:paraId="66CEBDF2" w14:textId="77777777" w:rsidR="00B866AD" w:rsidRPr="004C3269" w:rsidRDefault="00B866AD" w:rsidP="00B866AD">
      <w:pPr>
        <w:spacing w:line="0" w:lineRule="atLeast"/>
        <w:rPr>
          <w:rFonts w:cs="Arial"/>
          <w:sz w:val="22"/>
        </w:rPr>
      </w:pPr>
      <w:r w:rsidRPr="004C3269">
        <w:rPr>
          <w:rFonts w:cs="Arial"/>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459E9F9" w14:textId="77777777" w:rsidR="00B866AD" w:rsidRPr="004C3269" w:rsidRDefault="00B866AD" w:rsidP="00B866AD">
      <w:pPr>
        <w:spacing w:line="0" w:lineRule="atLeast"/>
        <w:rPr>
          <w:rFonts w:cs="Arial"/>
          <w:sz w:val="22"/>
        </w:rPr>
      </w:pPr>
    </w:p>
    <w:p w14:paraId="0E3FFEA8" w14:textId="77777777" w:rsidR="00B979DF" w:rsidRDefault="00B866AD" w:rsidP="00B866AD">
      <w:pPr>
        <w:spacing w:line="0" w:lineRule="atLeast"/>
        <w:rPr>
          <w:rFonts w:cs="Arial"/>
          <w:sz w:val="22"/>
        </w:rPr>
      </w:pPr>
      <w:r w:rsidRPr="004C3269">
        <w:rPr>
          <w:rFonts w:cs="Arial"/>
          <w:sz w:val="22"/>
        </w:rPr>
        <w:t>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w:t>
      </w:r>
      <w:r w:rsidR="00B979DF">
        <w:rPr>
          <w:rFonts w:cs="Arial"/>
          <w:sz w:val="22"/>
        </w:rPr>
        <w:t xml:space="preserve"> teh navodilih.</w:t>
      </w:r>
    </w:p>
    <w:p w14:paraId="09206CCE" w14:textId="77777777" w:rsidR="00B979DF" w:rsidRDefault="00B979DF" w:rsidP="00B866AD">
      <w:pPr>
        <w:spacing w:line="0" w:lineRule="atLeast"/>
        <w:rPr>
          <w:rFonts w:cs="Arial"/>
          <w:sz w:val="22"/>
        </w:rPr>
      </w:pPr>
    </w:p>
    <w:p w14:paraId="738B1234" w14:textId="39465638" w:rsidR="00212EED" w:rsidRDefault="00B866AD" w:rsidP="00212EED">
      <w:pPr>
        <w:spacing w:line="0" w:lineRule="atLeast"/>
        <w:rPr>
          <w:rFonts w:cs="Arial"/>
          <w:sz w:val="22"/>
        </w:rPr>
      </w:pPr>
      <w:r w:rsidRPr="004C3269">
        <w:rPr>
          <w:rFonts w:cs="Arial"/>
          <w:sz w:val="22"/>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84C16C1" w14:textId="4D2ADAFD" w:rsidR="00E96FEA" w:rsidRPr="00780877" w:rsidRDefault="003C1983" w:rsidP="003857D0">
      <w:pPr>
        <w:pStyle w:val="Naslov1"/>
        <w:spacing w:line="0" w:lineRule="atLeast"/>
        <w:rPr>
          <w:rFonts w:cs="Arial"/>
          <w:sz w:val="22"/>
          <w:szCs w:val="22"/>
        </w:rPr>
      </w:pPr>
      <w:bookmarkStart w:id="147" w:name="_Toc136846886"/>
      <w:r w:rsidRPr="00780877">
        <w:rPr>
          <w:rFonts w:cs="Arial"/>
          <w:sz w:val="22"/>
          <w:szCs w:val="22"/>
        </w:rPr>
        <w:t>PREDRAČUN</w:t>
      </w:r>
      <w:r w:rsidR="002D7196" w:rsidRPr="00780877">
        <w:rPr>
          <w:rFonts w:cs="Arial"/>
          <w:sz w:val="22"/>
          <w:szCs w:val="22"/>
        </w:rPr>
        <w:t xml:space="preserve"> IN PONUDBENA VREDNOST</w:t>
      </w:r>
      <w:bookmarkEnd w:id="147"/>
      <w:r w:rsidR="009E0D93" w:rsidRPr="00780877">
        <w:rPr>
          <w:rFonts w:cs="Arial"/>
          <w:sz w:val="22"/>
          <w:szCs w:val="22"/>
        </w:rPr>
        <w:t xml:space="preserve"> </w:t>
      </w:r>
    </w:p>
    <w:p w14:paraId="42BFA692" w14:textId="539FD441" w:rsidR="00B866AD" w:rsidRPr="004C3269" w:rsidRDefault="00B866AD" w:rsidP="00B866AD">
      <w:pPr>
        <w:rPr>
          <w:rFonts w:cs="Arial"/>
          <w:sz w:val="22"/>
        </w:rPr>
      </w:pPr>
      <w:r w:rsidRPr="00780877">
        <w:rPr>
          <w:rFonts w:cs="Arial"/>
          <w:sz w:val="22"/>
        </w:rPr>
        <w:t>Ponudbene cene v obrazcu »</w:t>
      </w:r>
      <w:r w:rsidR="00F84C37" w:rsidRPr="00780877">
        <w:rPr>
          <w:rFonts w:cs="Arial"/>
          <w:b/>
          <w:bCs/>
          <w:sz w:val="22"/>
        </w:rPr>
        <w:t>P</w:t>
      </w:r>
      <w:r w:rsidRPr="00780877">
        <w:rPr>
          <w:rFonts w:cs="Arial"/>
          <w:b/>
          <w:bCs/>
          <w:sz w:val="22"/>
        </w:rPr>
        <w:t>redračun«</w:t>
      </w:r>
      <w:r w:rsidR="00DD782D" w:rsidRPr="00780877">
        <w:rPr>
          <w:rFonts w:cs="Arial"/>
          <w:b/>
          <w:bCs/>
          <w:sz w:val="22"/>
        </w:rPr>
        <w:t xml:space="preserve"> </w:t>
      </w:r>
      <w:r w:rsidR="00DD782D" w:rsidRPr="00780877">
        <w:rPr>
          <w:rFonts w:cs="Arial"/>
          <w:sz w:val="22"/>
        </w:rPr>
        <w:t>(Excel datoteka)</w:t>
      </w:r>
      <w:r w:rsidR="00B979DF" w:rsidRPr="00780877">
        <w:rPr>
          <w:rFonts w:cs="Arial"/>
          <w:b/>
          <w:bCs/>
          <w:sz w:val="22"/>
        </w:rPr>
        <w:t xml:space="preserve"> </w:t>
      </w:r>
      <w:r w:rsidRPr="00780877">
        <w:rPr>
          <w:rFonts w:cs="Arial"/>
          <w:sz w:val="22"/>
        </w:rPr>
        <w:t>morajo biti izražene v evrih (EUR) in morajo vključevati</w:t>
      </w:r>
      <w:r w:rsidRPr="004C3269">
        <w:rPr>
          <w:rFonts w:cs="Arial"/>
          <w:sz w:val="22"/>
        </w:rPr>
        <w:t xml:space="preserve"> vse popuste, davke ter stroške ponudnika, potrebne za izvedbo predmetnega naročila</w:t>
      </w:r>
      <w:r w:rsidRPr="004C3269">
        <w:rPr>
          <w:rFonts w:eastAsiaTheme="minorEastAsia" w:cs="Arial"/>
          <w:bCs/>
          <w:sz w:val="22"/>
        </w:rPr>
        <w:t xml:space="preserve">. </w:t>
      </w:r>
      <w:r w:rsidRPr="004C3269">
        <w:rPr>
          <w:rFonts w:cs="Arial"/>
          <w:sz w:val="22"/>
        </w:rPr>
        <w:t>Ponudbene cene so fiksne in nespremenljive za ves čas trajanja pogodbe, pri čemer naročnik ne nosi nikakršnih dodatnih stroškov ali obveznosti.</w:t>
      </w:r>
    </w:p>
    <w:p w14:paraId="4D65F8B1" w14:textId="77777777" w:rsidR="00B866AD" w:rsidRPr="004C3269" w:rsidRDefault="00B866AD" w:rsidP="00B866AD">
      <w:pPr>
        <w:rPr>
          <w:rFonts w:cs="Arial"/>
          <w:sz w:val="22"/>
        </w:rPr>
      </w:pPr>
    </w:p>
    <w:p w14:paraId="5C028D58" w14:textId="7898073B" w:rsidR="00B866AD" w:rsidRDefault="00B866AD" w:rsidP="00B866AD">
      <w:pPr>
        <w:rPr>
          <w:rFonts w:cs="Arial"/>
          <w:sz w:val="22"/>
        </w:rPr>
      </w:pPr>
      <w:r w:rsidRPr="004C3269">
        <w:rPr>
          <w:rFonts w:cs="Arial"/>
          <w:sz w:val="22"/>
        </w:rPr>
        <w:t>Ponudnik ne sme spreminjati vsebine predračuna</w:t>
      </w:r>
      <w:r w:rsidR="002E0419">
        <w:rPr>
          <w:rFonts w:cs="Arial"/>
          <w:sz w:val="22"/>
        </w:rPr>
        <w:t>.</w:t>
      </w:r>
      <w:r w:rsidR="00C75318" w:rsidRPr="002D75E1">
        <w:rPr>
          <w:rFonts w:cs="Arial"/>
          <w:color w:val="000000" w:themeColor="text1"/>
          <w:sz w:val="22"/>
        </w:rPr>
        <w:t xml:space="preserve"> </w:t>
      </w:r>
      <w:r w:rsidRPr="004C3269">
        <w:rPr>
          <w:rFonts w:cs="Arial"/>
          <w:sz w:val="22"/>
        </w:rPr>
        <w:t>V primeru, da bo naročnik pri pregledu in ocenjevanju ponudb odkril očitne računske napake, bo ravnal v skladu s sedmim odstavkom 89. člena ZJN-3.</w:t>
      </w:r>
    </w:p>
    <w:p w14:paraId="74A35235" w14:textId="3895B8FC" w:rsidR="00B979DF" w:rsidRDefault="00B979DF" w:rsidP="00B866AD">
      <w:pPr>
        <w:rPr>
          <w:rFonts w:cs="Arial"/>
          <w:sz w:val="22"/>
        </w:rPr>
      </w:pPr>
    </w:p>
    <w:p w14:paraId="5DFB4972" w14:textId="5C58D31C" w:rsidR="00B979DF" w:rsidRPr="004C3269" w:rsidRDefault="00B979DF" w:rsidP="00B979DF">
      <w:pPr>
        <w:spacing w:line="240" w:lineRule="auto"/>
        <w:rPr>
          <w:rFonts w:cs="Arial"/>
          <w:b/>
          <w:bCs/>
          <w:sz w:val="22"/>
        </w:rPr>
      </w:pPr>
      <w:r w:rsidRPr="002D75E1">
        <w:rPr>
          <w:rFonts w:cs="Arial"/>
          <w:color w:val="000000" w:themeColor="text1"/>
          <w:sz w:val="22"/>
        </w:rPr>
        <w:t>V obrazec »Predračun« se vpišejo vse ponudbene vrednosti na največ dve decimalni mest</w:t>
      </w:r>
      <w:r w:rsidR="002E0419">
        <w:rPr>
          <w:rFonts w:cs="Arial"/>
          <w:color w:val="000000" w:themeColor="text1"/>
          <w:sz w:val="22"/>
        </w:rPr>
        <w:t>i.</w:t>
      </w:r>
      <w:r w:rsidRPr="002D75E1">
        <w:rPr>
          <w:rFonts w:cs="Arial"/>
          <w:color w:val="000000" w:themeColor="text1"/>
          <w:sz w:val="22"/>
        </w:rPr>
        <w:t xml:space="preserve"> </w:t>
      </w:r>
    </w:p>
    <w:p w14:paraId="0C3D7B26" w14:textId="77777777" w:rsidR="00B979DF" w:rsidRPr="004C3269" w:rsidRDefault="00B979DF" w:rsidP="00B979DF">
      <w:pPr>
        <w:spacing w:line="240" w:lineRule="auto"/>
        <w:rPr>
          <w:rFonts w:cs="Arial"/>
          <w:b/>
          <w:bCs/>
          <w:sz w:val="22"/>
        </w:rPr>
      </w:pPr>
    </w:p>
    <w:p w14:paraId="2DAA2763" w14:textId="4D308309" w:rsidR="00B979DF" w:rsidRPr="004C3269" w:rsidRDefault="00B979DF" w:rsidP="00B979DF">
      <w:pPr>
        <w:spacing w:line="0" w:lineRule="atLeast"/>
        <w:rPr>
          <w:rFonts w:eastAsiaTheme="minorEastAsia" w:cs="Arial"/>
          <w:bCs/>
          <w:sz w:val="22"/>
        </w:rPr>
      </w:pPr>
      <w:r w:rsidRPr="004C3269">
        <w:rPr>
          <w:rFonts w:cs="Arial"/>
          <w:bCs/>
          <w:color w:val="000000" w:themeColor="text1"/>
          <w:sz w:val="22"/>
        </w:rPr>
        <w:t xml:space="preserve">V kolikor ponudnik ne vpiše ponudbene cene v posamezno postavko ali vpiše ceno nič (0) EUR ali pa vpiše znak (npr. “/” ali “—“, ipd.), se šteje, da ponuja to postavko brezplačno. </w:t>
      </w:r>
      <w:r w:rsidR="00E4706D">
        <w:rPr>
          <w:rFonts w:cs="Arial"/>
          <w:bCs/>
          <w:color w:val="000000" w:themeColor="text1"/>
          <w:sz w:val="22"/>
        </w:rPr>
        <w:t>Vrednost</w:t>
      </w:r>
      <w:r w:rsidRPr="004C3269">
        <w:rPr>
          <w:rFonts w:eastAsiaTheme="minorEastAsia" w:cs="Arial"/>
          <w:bCs/>
          <w:sz w:val="22"/>
        </w:rPr>
        <w:t xml:space="preserve">/enoto v EUR brez DDV mora vsebovati vse </w:t>
      </w:r>
      <w:r w:rsidRPr="004C3269">
        <w:rPr>
          <w:rFonts w:cs="Arial"/>
          <w:sz w:val="22"/>
        </w:rPr>
        <w:t>popuste in stroške ponudnika, potrebne za izvedbo naročila</w:t>
      </w:r>
      <w:r w:rsidRPr="004C3269">
        <w:rPr>
          <w:rFonts w:eastAsiaTheme="minorEastAsia" w:cs="Arial"/>
          <w:bCs/>
          <w:sz w:val="22"/>
        </w:rPr>
        <w:t xml:space="preserve">. </w:t>
      </w:r>
    </w:p>
    <w:p w14:paraId="6B1E5DAF" w14:textId="77777777" w:rsidR="00B866AD" w:rsidRPr="004C3269" w:rsidRDefault="00B866AD" w:rsidP="00B866AD">
      <w:pPr>
        <w:spacing w:line="240" w:lineRule="auto"/>
        <w:rPr>
          <w:rFonts w:cs="Arial"/>
          <w:color w:val="FF0000"/>
          <w:sz w:val="22"/>
        </w:rPr>
      </w:pPr>
    </w:p>
    <w:p w14:paraId="76AF9033" w14:textId="383CF6C4" w:rsidR="00DD782D" w:rsidRPr="00DD782D" w:rsidRDefault="00DD782D" w:rsidP="00DD782D">
      <w:pPr>
        <w:spacing w:line="0" w:lineRule="atLeast"/>
        <w:rPr>
          <w:rFonts w:cs="Arial"/>
          <w:bCs/>
          <w:color w:val="000000" w:themeColor="text1"/>
          <w:sz w:val="22"/>
        </w:rPr>
      </w:pPr>
      <w:r w:rsidRPr="00DD782D">
        <w:rPr>
          <w:rFonts w:cs="Arial"/>
          <w:bCs/>
          <w:color w:val="000000" w:themeColor="text1"/>
          <w:sz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DD782D">
        <w:rPr>
          <w:rFonts w:cs="Arial"/>
          <w:bCs/>
          <w:color w:val="000000" w:themeColor="text1"/>
          <w:sz w:val="22"/>
        </w:rPr>
        <w:t>pdf</w:t>
      </w:r>
      <w:proofErr w:type="spellEnd"/>
      <w:r w:rsidRPr="00DD782D">
        <w:rPr>
          <w:rFonts w:cs="Arial"/>
          <w:bCs/>
          <w:color w:val="000000" w:themeColor="text1"/>
          <w:sz w:val="22"/>
        </w:rPr>
        <w:t>. obrazca »</w:t>
      </w:r>
      <w:r w:rsidRPr="00DD782D">
        <w:rPr>
          <w:rFonts w:cs="Arial"/>
          <w:b/>
          <w:color w:val="000000" w:themeColor="text1"/>
          <w:sz w:val="22"/>
        </w:rPr>
        <w:t>Rekapitulacija predračuna</w:t>
      </w:r>
      <w:r w:rsidRPr="00DD782D">
        <w:rPr>
          <w:rFonts w:cs="Arial"/>
          <w:bCs/>
          <w:color w:val="000000" w:themeColor="text1"/>
          <w:sz w:val="22"/>
        </w:rPr>
        <w:t>«</w:t>
      </w:r>
      <w:r>
        <w:rPr>
          <w:rFonts w:cs="Arial"/>
          <w:bCs/>
          <w:color w:val="000000" w:themeColor="text1"/>
          <w:sz w:val="22"/>
        </w:rPr>
        <w:t xml:space="preserve">, </w:t>
      </w:r>
      <w:r w:rsidRPr="00DD782D">
        <w:rPr>
          <w:rFonts w:cs="Arial"/>
          <w:bCs/>
          <w:color w:val="000000" w:themeColor="text1"/>
          <w:sz w:val="22"/>
        </w:rPr>
        <w:t xml:space="preserve">ki ga ponudnik </w:t>
      </w:r>
      <w:r w:rsidR="000F6A70">
        <w:rPr>
          <w:rFonts w:cs="Arial"/>
          <w:bCs/>
          <w:color w:val="000000" w:themeColor="text1"/>
          <w:sz w:val="22"/>
        </w:rPr>
        <w:t xml:space="preserve">izpolnjenega </w:t>
      </w:r>
      <w:r w:rsidRPr="00DD782D">
        <w:rPr>
          <w:rFonts w:cs="Arial"/>
          <w:bCs/>
          <w:color w:val="000000" w:themeColor="text1"/>
          <w:sz w:val="22"/>
        </w:rPr>
        <w:t xml:space="preserve">naloži v sistem e-JN pod razdelek »Skupna ponudbena cena«, v del »Predračun«. Ponudniki, ki so oddali ponudbe, imajo te podatke v informacijskem sistemu e-JN na razpolago v razdelku »Zapisnik o odpiranju ponudb«. </w:t>
      </w:r>
    </w:p>
    <w:p w14:paraId="56182161" w14:textId="77777777" w:rsidR="00B866AD" w:rsidRPr="00113F5A" w:rsidRDefault="00B866AD" w:rsidP="00B866AD">
      <w:pPr>
        <w:rPr>
          <w:rFonts w:cs="Arial"/>
          <w:color w:val="FF0000"/>
          <w:sz w:val="22"/>
        </w:rPr>
      </w:pPr>
    </w:p>
    <w:p w14:paraId="3D29937F" w14:textId="3960323E" w:rsidR="00B866AD" w:rsidRPr="00113F5A" w:rsidRDefault="00B866AD" w:rsidP="00B866AD">
      <w:pPr>
        <w:rPr>
          <w:rFonts w:cs="Arial"/>
          <w:b/>
          <w:bCs/>
          <w:sz w:val="22"/>
          <w:lang w:eastAsia="x-none"/>
        </w:rPr>
      </w:pPr>
      <w:r w:rsidRPr="00113F5A">
        <w:rPr>
          <w:rFonts w:cs="Arial"/>
          <w:b/>
          <w:bCs/>
          <w:sz w:val="22"/>
          <w:lang w:eastAsia="x-none"/>
        </w:rPr>
        <w:t xml:space="preserve">VNOS PONUDBENIH VREDNOSTI V INFORMACIJSKI SISTEM e-JN: </w:t>
      </w:r>
    </w:p>
    <w:p w14:paraId="7F0C39B0" w14:textId="77777777" w:rsidR="00B866AD" w:rsidRPr="00113F5A" w:rsidRDefault="00B866AD" w:rsidP="00B866AD">
      <w:pPr>
        <w:rPr>
          <w:rFonts w:cs="Arial"/>
          <w:b/>
          <w:bCs/>
          <w:sz w:val="22"/>
          <w:lang w:eastAsia="x-none"/>
        </w:rPr>
      </w:pPr>
    </w:p>
    <w:p w14:paraId="29EBD7E4" w14:textId="7B9AE65E" w:rsidR="00B866AD" w:rsidRDefault="00B866AD" w:rsidP="00B866AD">
      <w:pPr>
        <w:rPr>
          <w:rFonts w:cs="Arial"/>
          <w:b/>
          <w:bCs/>
          <w:sz w:val="22"/>
          <w:lang w:eastAsia="x-none"/>
        </w:rPr>
      </w:pPr>
      <w:r w:rsidRPr="00113F5A">
        <w:rPr>
          <w:rFonts w:cs="Arial"/>
          <w:b/>
          <w:bCs/>
          <w:sz w:val="22"/>
          <w:lang w:eastAsia="x-none"/>
        </w:rPr>
        <w:lastRenderedPageBreak/>
        <w:t xml:space="preserve">Ponudnik v sistem e-JN v razdelek »Skupna ponudbena vrednost« v zato namenjen prostor </w:t>
      </w:r>
      <w:r w:rsidR="00C35095" w:rsidRPr="00113F5A">
        <w:rPr>
          <w:rFonts w:cs="Arial"/>
          <w:b/>
          <w:bCs/>
          <w:sz w:val="22"/>
          <w:lang w:eastAsia="x-none"/>
        </w:rPr>
        <w:t>vpiše skupno ponudbeno vrednost v EUR brez DDV</w:t>
      </w:r>
      <w:r w:rsidR="0083567B" w:rsidRPr="00113F5A">
        <w:rPr>
          <w:rFonts w:cs="Arial"/>
          <w:b/>
          <w:bCs/>
          <w:sz w:val="22"/>
          <w:lang w:eastAsia="x-none"/>
        </w:rPr>
        <w:t xml:space="preserve"> in znesek davka v višini 22 %</w:t>
      </w:r>
      <w:r w:rsidR="00632278">
        <w:rPr>
          <w:rFonts w:cs="Arial"/>
          <w:b/>
          <w:bCs/>
          <w:sz w:val="22"/>
          <w:lang w:eastAsia="x-none"/>
        </w:rPr>
        <w:t xml:space="preserve"> </w:t>
      </w:r>
      <w:r w:rsidRPr="002F3292">
        <w:rPr>
          <w:rFonts w:cs="Arial"/>
          <w:b/>
          <w:bCs/>
          <w:sz w:val="22"/>
          <w:lang w:eastAsia="x-none"/>
        </w:rPr>
        <w:t>Znesek</w:t>
      </w:r>
      <w:r w:rsidRPr="00113F5A">
        <w:rPr>
          <w:rFonts w:cs="Arial"/>
          <w:b/>
          <w:bCs/>
          <w:sz w:val="22"/>
          <w:lang w:eastAsia="x-none"/>
        </w:rPr>
        <w:t xml:space="preserve"> skupaj z davkom v EUR se izračuna samodejno.</w:t>
      </w:r>
    </w:p>
    <w:p w14:paraId="6F8C67D7" w14:textId="77777777" w:rsidR="00113F5A" w:rsidRPr="004C3269" w:rsidRDefault="00113F5A" w:rsidP="00B866AD">
      <w:pPr>
        <w:rPr>
          <w:rFonts w:cs="Arial"/>
          <w:b/>
          <w:bCs/>
          <w:sz w:val="22"/>
          <w:lang w:eastAsia="x-none"/>
        </w:rPr>
      </w:pPr>
    </w:p>
    <w:p w14:paraId="53DA03A2" w14:textId="4DE7D5BB" w:rsidR="00183049" w:rsidRPr="004C3269" w:rsidRDefault="00183049" w:rsidP="00183049">
      <w:pPr>
        <w:shd w:val="clear" w:color="auto" w:fill="FFFFFF"/>
        <w:spacing w:before="120" w:after="120"/>
        <w:textAlignment w:val="baseline"/>
        <w:rPr>
          <w:rFonts w:cs="Arial"/>
          <w:bCs/>
          <w:sz w:val="22"/>
        </w:rPr>
      </w:pPr>
      <w:r w:rsidRPr="004C3269">
        <w:rPr>
          <w:rFonts w:eastAsia="Times New Roman" w:cs="Arial"/>
          <w:bCs/>
          <w:sz w:val="22"/>
          <w:bdr w:val="none" w:sz="0" w:space="0" w:color="auto" w:frame="1"/>
          <w:lang w:eastAsia="sl-SI"/>
        </w:rPr>
        <w:t>V</w:t>
      </w:r>
      <w:r w:rsidRPr="004C3269">
        <w:rPr>
          <w:rFonts w:cs="Arial"/>
          <w:bCs/>
          <w:sz w:val="22"/>
        </w:rPr>
        <w:t xml:space="preserve"> primeru razhajanj med podatki navedenimi v razdelku »Skupna ponudbena vrednost« in dokumentu, ki je predložen v delu »</w:t>
      </w:r>
      <w:r w:rsidR="00F01858">
        <w:rPr>
          <w:rFonts w:cs="Arial"/>
          <w:bCs/>
          <w:sz w:val="22"/>
        </w:rPr>
        <w:t>P</w:t>
      </w:r>
      <w:r w:rsidRPr="004C3269">
        <w:rPr>
          <w:rFonts w:cs="Arial"/>
          <w:bCs/>
          <w:sz w:val="22"/>
        </w:rPr>
        <w:t>redračun«, kot veljavni štejejo podatki v dokumentu, ki je predložen v delu »</w:t>
      </w:r>
      <w:r w:rsidR="00F01858">
        <w:rPr>
          <w:rFonts w:cs="Arial"/>
          <w:bCs/>
          <w:sz w:val="22"/>
        </w:rPr>
        <w:t>P</w:t>
      </w:r>
      <w:r w:rsidRPr="004C3269">
        <w:rPr>
          <w:rFonts w:cs="Arial"/>
          <w:bCs/>
          <w:sz w:val="22"/>
        </w:rPr>
        <w:t>redračun«.</w:t>
      </w:r>
    </w:p>
    <w:p w14:paraId="6412ACFF" w14:textId="77777777" w:rsidR="00590B6F" w:rsidRPr="003857D0" w:rsidRDefault="00590B6F" w:rsidP="003857D0">
      <w:pPr>
        <w:pStyle w:val="Naslov1"/>
        <w:spacing w:line="0" w:lineRule="atLeast"/>
        <w:rPr>
          <w:rFonts w:cs="Arial"/>
          <w:sz w:val="22"/>
          <w:szCs w:val="22"/>
        </w:rPr>
      </w:pPr>
      <w:bookmarkStart w:id="148" w:name="_Toc113361674"/>
      <w:bookmarkStart w:id="149" w:name="_Toc136846887"/>
      <w:r w:rsidRPr="003857D0">
        <w:rPr>
          <w:rFonts w:cs="Arial"/>
          <w:sz w:val="22"/>
          <w:szCs w:val="22"/>
        </w:rPr>
        <w:t>DRUGA DOLOČILA ZA PRIPRAVO PONUDBE</w:t>
      </w:r>
      <w:bookmarkEnd w:id="148"/>
      <w:bookmarkEnd w:id="149"/>
    </w:p>
    <w:p w14:paraId="3B83A8F3" w14:textId="77777777" w:rsidR="00590B6F" w:rsidRPr="004C3269" w:rsidRDefault="00590B6F" w:rsidP="00590B6F">
      <w:pPr>
        <w:spacing w:line="0" w:lineRule="atLeast"/>
        <w:rPr>
          <w:rFonts w:eastAsia="Times New Roman" w:cs="Arial"/>
          <w:b/>
          <w:bCs/>
          <w:sz w:val="22"/>
        </w:rPr>
      </w:pPr>
      <w:r w:rsidRPr="004C3269">
        <w:rPr>
          <w:rFonts w:eastAsia="Times New Roman" w:cs="Arial"/>
          <w:b/>
          <w:bCs/>
          <w:sz w:val="22"/>
        </w:rPr>
        <w:t>Način nastopanja istega gospodarskega subjekta</w:t>
      </w:r>
    </w:p>
    <w:p w14:paraId="44F544D9" w14:textId="77777777" w:rsidR="00590B6F" w:rsidRPr="004C3269" w:rsidRDefault="00590B6F" w:rsidP="00590B6F">
      <w:pPr>
        <w:autoSpaceDN w:val="0"/>
        <w:spacing w:before="100" w:beforeAutospacing="1" w:after="100" w:afterAutospacing="1" w:line="0" w:lineRule="atLeast"/>
        <w:ind w:right="6"/>
        <w:textAlignment w:val="baseline"/>
        <w:rPr>
          <w:rFonts w:cs="Arial"/>
          <w:sz w:val="22"/>
        </w:rPr>
      </w:pPr>
      <w:r w:rsidRPr="004C3269">
        <w:rPr>
          <w:rFonts w:eastAsia="Times New Roman" w:cs="Arial"/>
          <w:bCs/>
          <w:sz w:val="22"/>
        </w:rPr>
        <w:t xml:space="preserve">Naročnik </w:t>
      </w:r>
      <w:r w:rsidRPr="004C3269">
        <w:rPr>
          <w:rFonts w:cs="Arial"/>
          <w:sz w:val="22"/>
        </w:rPr>
        <w:t xml:space="preserve">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105F191E" w14:textId="77777777" w:rsidR="00590B6F" w:rsidRPr="004C3269" w:rsidRDefault="00590B6F" w:rsidP="00590B6F">
      <w:pPr>
        <w:autoSpaceDN w:val="0"/>
        <w:spacing w:before="100" w:beforeAutospacing="1" w:after="100" w:afterAutospacing="1" w:line="0" w:lineRule="atLeast"/>
        <w:ind w:right="6"/>
        <w:textAlignment w:val="baseline"/>
        <w:rPr>
          <w:rFonts w:cs="Arial"/>
          <w:sz w:val="22"/>
        </w:rPr>
      </w:pPr>
      <w:r w:rsidRPr="004C3269">
        <w:rPr>
          <w:rFonts w:cs="Arial"/>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B535709" w14:textId="77777777" w:rsidR="00590B6F" w:rsidRPr="004C3269" w:rsidRDefault="00590B6F" w:rsidP="00590B6F">
      <w:pPr>
        <w:autoSpaceDN w:val="0"/>
        <w:spacing w:before="100" w:beforeAutospacing="1" w:after="100" w:afterAutospacing="1" w:line="0" w:lineRule="atLeast"/>
        <w:ind w:right="6"/>
        <w:textAlignment w:val="baseline"/>
        <w:rPr>
          <w:rFonts w:cs="Arial"/>
          <w:sz w:val="22"/>
        </w:rPr>
      </w:pPr>
      <w:r w:rsidRPr="004C3269">
        <w:rPr>
          <w:rFonts w:cs="Arial"/>
          <w:sz w:val="22"/>
        </w:rPr>
        <w:t> Gospodarski subjekt lahko kot podizvajalec nastopa v ponudbah različnih ponudnikov.</w:t>
      </w:r>
    </w:p>
    <w:p w14:paraId="373EC485"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0" w:name="_Toc113361675"/>
      <w:bookmarkStart w:id="151" w:name="_Toc136846888"/>
      <w:r w:rsidRPr="004C3269">
        <w:rPr>
          <w:rFonts w:eastAsia="Times New Roman" w:cs="Arial"/>
          <w:b/>
          <w:smallCaps/>
          <w:sz w:val="22"/>
        </w:rPr>
        <w:t>Skupna ponudba</w:t>
      </w:r>
      <w:bookmarkEnd w:id="150"/>
      <w:bookmarkEnd w:id="151"/>
    </w:p>
    <w:p w14:paraId="7E05EA65" w14:textId="77777777" w:rsidR="00590B6F" w:rsidRPr="004C3269" w:rsidRDefault="00590B6F" w:rsidP="00590B6F">
      <w:pPr>
        <w:spacing w:line="0" w:lineRule="atLeast"/>
        <w:rPr>
          <w:rFonts w:cs="Arial"/>
          <w:sz w:val="22"/>
        </w:rPr>
      </w:pPr>
      <w:r w:rsidRPr="004C3269">
        <w:rPr>
          <w:rFonts w:cs="Arial"/>
          <w:sz w:val="22"/>
        </w:rPr>
        <w:t>V primeru, da skupina ponudnikov predloži skupno ponudbo, mora predložiti pravni akt o skupnem nastopanju, iz katerega bo nedvoumno razvidno naslednje:</w:t>
      </w:r>
    </w:p>
    <w:p w14:paraId="43FE1ADA" w14:textId="77777777" w:rsidR="00590B6F" w:rsidRPr="004C3269" w:rsidRDefault="00590B6F" w:rsidP="008D191A">
      <w:pPr>
        <w:numPr>
          <w:ilvl w:val="0"/>
          <w:numId w:val="13"/>
        </w:numPr>
        <w:spacing w:line="0" w:lineRule="atLeast"/>
        <w:rPr>
          <w:rFonts w:cs="Arial"/>
          <w:sz w:val="22"/>
        </w:rPr>
      </w:pPr>
      <w:r w:rsidRPr="004C3269">
        <w:rPr>
          <w:rFonts w:cs="Arial"/>
          <w:sz w:val="22"/>
        </w:rPr>
        <w:t>imenovanje nosilca posla pri izvedbi javnega naročila,</w:t>
      </w:r>
    </w:p>
    <w:p w14:paraId="06590846" w14:textId="77777777" w:rsidR="00590B6F" w:rsidRPr="004C3269" w:rsidRDefault="00590B6F" w:rsidP="008D191A">
      <w:pPr>
        <w:numPr>
          <w:ilvl w:val="0"/>
          <w:numId w:val="13"/>
        </w:numPr>
        <w:spacing w:line="0" w:lineRule="atLeast"/>
        <w:rPr>
          <w:rFonts w:cs="Arial"/>
          <w:sz w:val="22"/>
        </w:rPr>
      </w:pPr>
      <w:r w:rsidRPr="004C3269">
        <w:rPr>
          <w:rFonts w:cs="Arial"/>
          <w:sz w:val="22"/>
        </w:rPr>
        <w:t>pooblastilo nosilcu posla in odgovorni osebi za podpis ponudbe ter podpis pogodbe,</w:t>
      </w:r>
    </w:p>
    <w:p w14:paraId="209F0833" w14:textId="77777777" w:rsidR="00590B6F" w:rsidRPr="004C3269" w:rsidRDefault="00590B6F" w:rsidP="008D191A">
      <w:pPr>
        <w:numPr>
          <w:ilvl w:val="0"/>
          <w:numId w:val="13"/>
        </w:numPr>
        <w:spacing w:line="0" w:lineRule="atLeast"/>
        <w:rPr>
          <w:rFonts w:cs="Arial"/>
          <w:sz w:val="22"/>
        </w:rPr>
      </w:pPr>
      <w:r w:rsidRPr="004C3269">
        <w:rPr>
          <w:rFonts w:cs="Arial"/>
          <w:sz w:val="22"/>
        </w:rPr>
        <w:t>obseg posla (natančna navedba vrste in obsega del), ki ga bo opravil posamezni ponudnik in njihove odgovornosti,</w:t>
      </w:r>
    </w:p>
    <w:p w14:paraId="100A4ACC" w14:textId="77777777" w:rsidR="00590B6F" w:rsidRPr="004C3269" w:rsidRDefault="00590B6F" w:rsidP="008D191A">
      <w:pPr>
        <w:numPr>
          <w:ilvl w:val="0"/>
          <w:numId w:val="13"/>
        </w:numPr>
        <w:spacing w:line="0" w:lineRule="atLeast"/>
        <w:rPr>
          <w:rFonts w:cs="Arial"/>
          <w:sz w:val="22"/>
        </w:rPr>
      </w:pPr>
      <w:r w:rsidRPr="004C3269">
        <w:rPr>
          <w:rFonts w:cs="Arial"/>
          <w:sz w:val="22"/>
        </w:rPr>
        <w:t>izjava, da so vsi ponudniki v skupni ponudbi seznanjeni z navodili ponudnikom in razpisnimi pogoji ter merili za dodelitev javnega naročila in da z njimi v celoti soglašajo,</w:t>
      </w:r>
    </w:p>
    <w:p w14:paraId="75E42569" w14:textId="77777777" w:rsidR="00590B6F" w:rsidRPr="004C3269" w:rsidRDefault="00590B6F" w:rsidP="008D191A">
      <w:pPr>
        <w:numPr>
          <w:ilvl w:val="0"/>
          <w:numId w:val="13"/>
        </w:numPr>
        <w:spacing w:line="0" w:lineRule="atLeast"/>
        <w:rPr>
          <w:rFonts w:cs="Arial"/>
          <w:sz w:val="22"/>
        </w:rPr>
      </w:pPr>
      <w:r w:rsidRPr="004C3269">
        <w:rPr>
          <w:rFonts w:cs="Arial"/>
          <w:sz w:val="22"/>
        </w:rPr>
        <w:t>izjava, da so vsi ponudniki seznanjeni s plačilnimi pogoji iz te dokumentacije in</w:t>
      </w:r>
    </w:p>
    <w:p w14:paraId="4C7C1AEA" w14:textId="77777777" w:rsidR="00590B6F" w:rsidRPr="004C3269" w:rsidRDefault="00590B6F" w:rsidP="008D191A">
      <w:pPr>
        <w:numPr>
          <w:ilvl w:val="0"/>
          <w:numId w:val="13"/>
        </w:numPr>
        <w:spacing w:line="0" w:lineRule="atLeast"/>
        <w:rPr>
          <w:rFonts w:cs="Arial"/>
          <w:sz w:val="22"/>
        </w:rPr>
      </w:pPr>
      <w:r w:rsidRPr="004C3269">
        <w:rPr>
          <w:rFonts w:cs="Arial"/>
          <w:sz w:val="22"/>
        </w:rPr>
        <w:t>neomejena solidarna odgovornost vseh ponudnikov v skupni ponudbi.</w:t>
      </w:r>
    </w:p>
    <w:p w14:paraId="502160E4"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2" w:name="_Toc113361676"/>
      <w:bookmarkStart w:id="153" w:name="_Toc136846889"/>
      <w:r w:rsidRPr="004C3269">
        <w:rPr>
          <w:rFonts w:eastAsia="Times New Roman" w:cs="Arial"/>
          <w:b/>
          <w:smallCaps/>
          <w:sz w:val="22"/>
        </w:rPr>
        <w:t>Ponudba s podizvajalci</w:t>
      </w:r>
      <w:bookmarkEnd w:id="152"/>
      <w:bookmarkEnd w:id="153"/>
    </w:p>
    <w:p w14:paraId="2B8EFB86" w14:textId="77777777" w:rsidR="00590B6F" w:rsidRPr="004C3269" w:rsidRDefault="00590B6F" w:rsidP="00590B6F">
      <w:pPr>
        <w:spacing w:line="0" w:lineRule="atLeast"/>
        <w:rPr>
          <w:rFonts w:cs="Arial"/>
          <w:sz w:val="22"/>
        </w:rPr>
      </w:pPr>
      <w:r w:rsidRPr="004C3269">
        <w:rPr>
          <w:rFonts w:cs="Arial"/>
          <w:sz w:val="22"/>
        </w:rPr>
        <w:t>V primeru, da bo ponudnik pri izvedbi naročila sodeloval s podizvajalci, mora v obrazec »Ponudba« navesti vse predlagane podizvajalce. Ponudnik mora v ponudbi predložiti tudi izpolnjene obrazce »Podatki in izjava podizvajalca« za vsakega podizvajalca, s katerim bo sodeloval pri naročilu.</w:t>
      </w:r>
    </w:p>
    <w:p w14:paraId="2753FE5A" w14:textId="77777777" w:rsidR="00590B6F" w:rsidRPr="004C3269" w:rsidRDefault="00590B6F" w:rsidP="00590B6F">
      <w:pPr>
        <w:spacing w:line="0" w:lineRule="atLeast"/>
        <w:rPr>
          <w:rFonts w:cs="Arial"/>
          <w:sz w:val="22"/>
        </w:rPr>
      </w:pPr>
    </w:p>
    <w:p w14:paraId="5C517EC9" w14:textId="77777777" w:rsidR="00590B6F" w:rsidRPr="004C3269" w:rsidRDefault="00590B6F" w:rsidP="00590B6F">
      <w:pPr>
        <w:spacing w:line="0" w:lineRule="atLeast"/>
        <w:rPr>
          <w:rFonts w:cs="Arial"/>
          <w:sz w:val="22"/>
        </w:rPr>
      </w:pPr>
      <w:r w:rsidRPr="004C3269">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D79D8C9" w14:textId="77777777" w:rsidR="00590B6F" w:rsidRPr="004C3269" w:rsidRDefault="00590B6F" w:rsidP="00590B6F">
      <w:pPr>
        <w:spacing w:line="0" w:lineRule="atLeast"/>
        <w:rPr>
          <w:rFonts w:cs="Arial"/>
          <w:sz w:val="22"/>
        </w:rPr>
      </w:pPr>
    </w:p>
    <w:p w14:paraId="067E62DA"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Če bo ponudnik izvajal javno naročilo s podizvajalci, mora v ponudbi:</w:t>
      </w:r>
    </w:p>
    <w:p w14:paraId="39A2F1C7" w14:textId="77777777" w:rsidR="00590B6F" w:rsidRPr="004C3269" w:rsidRDefault="00590B6F" w:rsidP="008D191A">
      <w:pPr>
        <w:numPr>
          <w:ilvl w:val="0"/>
          <w:numId w:val="8"/>
        </w:numPr>
        <w:spacing w:line="0" w:lineRule="atLeast"/>
        <w:rPr>
          <w:rFonts w:eastAsia="Times New Roman" w:cs="Arial"/>
          <w:sz w:val="22"/>
          <w:lang w:eastAsia="sl-SI"/>
        </w:rPr>
      </w:pPr>
      <w:r w:rsidRPr="004C3269">
        <w:rPr>
          <w:rFonts w:eastAsia="Times New Roman" w:cs="Arial"/>
          <w:sz w:val="22"/>
          <w:lang w:eastAsia="sl-SI"/>
        </w:rPr>
        <w:t xml:space="preserve">navesti vse podizvajalce ter vsak del javnega naročila, ki ga namerava oddati v </w:t>
      </w:r>
      <w:proofErr w:type="spellStart"/>
      <w:r w:rsidRPr="004C3269">
        <w:rPr>
          <w:rFonts w:eastAsia="Times New Roman" w:cs="Arial"/>
          <w:sz w:val="22"/>
          <w:lang w:eastAsia="sl-SI"/>
        </w:rPr>
        <w:t>podizvajanje</w:t>
      </w:r>
      <w:proofErr w:type="spellEnd"/>
      <w:r w:rsidRPr="004C3269">
        <w:rPr>
          <w:rFonts w:eastAsia="Times New Roman" w:cs="Arial"/>
          <w:sz w:val="22"/>
          <w:lang w:eastAsia="sl-SI"/>
        </w:rPr>
        <w:t xml:space="preserve">, </w:t>
      </w:r>
    </w:p>
    <w:p w14:paraId="3B223C0E" w14:textId="77777777" w:rsidR="00590B6F" w:rsidRPr="004C3269" w:rsidRDefault="00590B6F" w:rsidP="008D191A">
      <w:pPr>
        <w:numPr>
          <w:ilvl w:val="0"/>
          <w:numId w:val="8"/>
        </w:numPr>
        <w:spacing w:line="0" w:lineRule="atLeast"/>
        <w:rPr>
          <w:rFonts w:eastAsia="Times New Roman" w:cs="Arial"/>
          <w:sz w:val="22"/>
          <w:lang w:eastAsia="sl-SI"/>
        </w:rPr>
      </w:pPr>
      <w:r w:rsidRPr="004C3269">
        <w:rPr>
          <w:rFonts w:eastAsia="Times New Roman" w:cs="Arial"/>
          <w:sz w:val="22"/>
          <w:lang w:eastAsia="sl-SI"/>
        </w:rPr>
        <w:t xml:space="preserve">kontaktne podatke in zakonite zastopnike predlaganih podizvajalcev, </w:t>
      </w:r>
    </w:p>
    <w:p w14:paraId="2B66B9FB" w14:textId="77777777" w:rsidR="00590B6F" w:rsidRPr="004C3269" w:rsidRDefault="00590B6F" w:rsidP="008D191A">
      <w:pPr>
        <w:numPr>
          <w:ilvl w:val="0"/>
          <w:numId w:val="8"/>
        </w:numPr>
        <w:spacing w:line="0" w:lineRule="atLeast"/>
        <w:rPr>
          <w:rFonts w:eastAsia="Times New Roman" w:cs="Arial"/>
          <w:sz w:val="22"/>
          <w:lang w:eastAsia="sl-SI"/>
        </w:rPr>
      </w:pPr>
      <w:r w:rsidRPr="004C3269">
        <w:rPr>
          <w:rFonts w:eastAsia="Times New Roman" w:cs="Arial"/>
          <w:sz w:val="22"/>
          <w:lang w:eastAsia="sl-SI"/>
        </w:rPr>
        <w:t xml:space="preserve">izpolnjene Izjave teh podizvajalcev v skladu z 79. členom ZJN-3 ter </w:t>
      </w:r>
    </w:p>
    <w:p w14:paraId="1EF9A44F" w14:textId="77777777" w:rsidR="00590B6F" w:rsidRPr="004C3269" w:rsidRDefault="00590B6F" w:rsidP="008D191A">
      <w:pPr>
        <w:numPr>
          <w:ilvl w:val="0"/>
          <w:numId w:val="8"/>
        </w:numPr>
        <w:spacing w:line="0" w:lineRule="atLeast"/>
        <w:rPr>
          <w:rFonts w:eastAsia="Times New Roman" w:cs="Arial"/>
          <w:sz w:val="22"/>
          <w:lang w:eastAsia="sl-SI"/>
        </w:rPr>
      </w:pPr>
      <w:r w:rsidRPr="004C3269">
        <w:rPr>
          <w:rFonts w:eastAsia="Times New Roman" w:cs="Arial"/>
          <w:sz w:val="22"/>
          <w:lang w:eastAsia="sl-SI"/>
        </w:rPr>
        <w:lastRenderedPageBreak/>
        <w:t xml:space="preserve">priložiti zahtevo podizvajalca za neposredno plačilo, </w:t>
      </w:r>
      <w:r w:rsidRPr="004C3269">
        <w:rPr>
          <w:rFonts w:eastAsia="Times New Roman" w:cs="Arial"/>
          <w:b/>
          <w:bCs/>
          <w:sz w:val="22"/>
          <w:lang w:eastAsia="sl-SI"/>
        </w:rPr>
        <w:t>če podizvajalec to zahteva.</w:t>
      </w:r>
    </w:p>
    <w:p w14:paraId="6A21212B" w14:textId="77777777" w:rsidR="00590B6F" w:rsidRPr="004C3269" w:rsidRDefault="00590B6F" w:rsidP="00590B6F">
      <w:pPr>
        <w:spacing w:line="0" w:lineRule="atLeast"/>
        <w:rPr>
          <w:rFonts w:eastAsia="Times New Roman" w:cs="Arial"/>
          <w:sz w:val="22"/>
          <w:lang w:eastAsia="sl-SI"/>
        </w:rPr>
      </w:pPr>
    </w:p>
    <w:p w14:paraId="140270D9" w14:textId="7030F284"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Izbrani izvajalec bo moral</w:t>
      </w:r>
      <w:r w:rsidR="001A0B1F">
        <w:rPr>
          <w:rFonts w:eastAsia="Times New Roman" w:cs="Arial"/>
          <w:sz w:val="22"/>
          <w:lang w:eastAsia="sl-SI"/>
        </w:rPr>
        <w:t xml:space="preserve"> po podpisu pogodbe z naročnikom slednjemu dostaviti kopijo podpisane pogodbe s podizvajalcem, ter</w:t>
      </w:r>
      <w:r w:rsidRPr="004C3269">
        <w:rPr>
          <w:rFonts w:eastAsia="Times New Roman" w:cs="Arial"/>
          <w:sz w:val="22"/>
          <w:lang w:eastAsia="sl-SI"/>
        </w:rPr>
        <w:t xml:space="preserve">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CB002D5" w14:textId="77777777" w:rsidR="00590B6F" w:rsidRPr="004C3269" w:rsidRDefault="00590B6F" w:rsidP="00590B6F">
      <w:pPr>
        <w:spacing w:line="0" w:lineRule="atLeast"/>
        <w:ind w:left="357"/>
        <w:rPr>
          <w:rFonts w:eastAsia="Times New Roman" w:cs="Arial"/>
          <w:sz w:val="22"/>
          <w:lang w:eastAsia="sl-SI"/>
        </w:rPr>
      </w:pPr>
    </w:p>
    <w:p w14:paraId="47698297"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 xml:space="preserve">Naročnik bo zavrnil vsakega naknadno nominiranega podizvajalca: </w:t>
      </w:r>
    </w:p>
    <w:p w14:paraId="35C3B332"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 xml:space="preserve">če zanj obstajajo razlogi za izključitev, kot so navedeni v poglavju </w:t>
      </w:r>
      <w:r w:rsidRPr="00F84C37">
        <w:rPr>
          <w:rFonts w:eastAsia="Times New Roman" w:cs="Arial"/>
          <w:sz w:val="22"/>
          <w:lang w:eastAsia="sl-SI"/>
        </w:rPr>
        <w:t>7.2</w:t>
      </w:r>
      <w:r w:rsidRPr="004C3269">
        <w:rPr>
          <w:rFonts w:eastAsia="Times New Roman" w:cs="Arial"/>
          <w:sz w:val="22"/>
          <w:lang w:eastAsia="sl-SI"/>
        </w:rPr>
        <w:t xml:space="preserve"> te razpisne dokumentacije ter zahteval zamenjavo, </w:t>
      </w:r>
    </w:p>
    <w:p w14:paraId="2FBE64EC"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če bi to lahko vplivalo na nemoteno izvajanje ali dokončanje del,</w:t>
      </w:r>
    </w:p>
    <w:p w14:paraId="363290D2"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 xml:space="preserve">če novi podizvajalec ne izpolnjuje pogojev v zvezi z oddajo javnega naročila. </w:t>
      </w:r>
    </w:p>
    <w:p w14:paraId="4CEA8F05" w14:textId="77777777" w:rsidR="00590B6F" w:rsidRPr="004C3269" w:rsidRDefault="00590B6F" w:rsidP="00590B6F">
      <w:pPr>
        <w:spacing w:line="0" w:lineRule="atLeast"/>
        <w:rPr>
          <w:rFonts w:eastAsia="Times New Roman" w:cs="Arial"/>
          <w:sz w:val="22"/>
        </w:rPr>
      </w:pPr>
    </w:p>
    <w:p w14:paraId="5D7D9EA3" w14:textId="77777777"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73BBBAA"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glavni izvajalec v pogodbi pooblastiti naročnika, da na podlagi potrjenega računa oziroma situacije s strani glavnega izvajalca neposredno plačuje podizvajalcu,</w:t>
      </w:r>
    </w:p>
    <w:p w14:paraId="099B4A8B"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podizvajalec predložiti soglasje, na podlagi katerega naročnik namesto ponudnika poravna podizvajalčevo terjatev do ponudnika,</w:t>
      </w:r>
    </w:p>
    <w:p w14:paraId="25876B8C" w14:textId="77777777" w:rsidR="00590B6F" w:rsidRPr="004C3269" w:rsidRDefault="00590B6F" w:rsidP="008D191A">
      <w:pPr>
        <w:numPr>
          <w:ilvl w:val="0"/>
          <w:numId w:val="9"/>
        </w:numPr>
        <w:spacing w:line="0" w:lineRule="atLeast"/>
        <w:rPr>
          <w:rFonts w:eastAsia="Times New Roman" w:cs="Arial"/>
          <w:sz w:val="22"/>
          <w:lang w:eastAsia="sl-SI"/>
        </w:rPr>
      </w:pPr>
      <w:r w:rsidRPr="004C3269">
        <w:rPr>
          <w:rFonts w:eastAsia="Times New Roman" w:cs="Arial"/>
          <w:sz w:val="22"/>
          <w:lang w:eastAsia="sl-SI"/>
        </w:rPr>
        <w:t>glavni izvajalec svojemu računu ali situaciji priložiti račun ali situacijo podizvajalca, ki ga je predhodno potrdil.</w:t>
      </w:r>
    </w:p>
    <w:p w14:paraId="5735A469" w14:textId="77777777" w:rsidR="00590B6F" w:rsidRPr="004C3269" w:rsidRDefault="00590B6F" w:rsidP="00590B6F">
      <w:pPr>
        <w:spacing w:line="0" w:lineRule="atLeast"/>
        <w:rPr>
          <w:rFonts w:eastAsia="Times New Roman" w:cs="Arial"/>
          <w:sz w:val="22"/>
        </w:rPr>
      </w:pPr>
    </w:p>
    <w:p w14:paraId="3FC10D6E" w14:textId="77777777" w:rsidR="00B979DF" w:rsidRPr="004C3269" w:rsidRDefault="00B979DF" w:rsidP="00B979DF">
      <w:pPr>
        <w:spacing w:line="0" w:lineRule="atLeast"/>
        <w:rPr>
          <w:rFonts w:eastAsia="Times New Roman" w:cs="Arial"/>
          <w:sz w:val="22"/>
          <w:lang w:eastAsia="sl-SI"/>
        </w:rPr>
      </w:pPr>
      <w:r w:rsidRPr="004C3269">
        <w:rPr>
          <w:rFonts w:eastAsia="Times New Roman" w:cs="Arial"/>
          <w:sz w:val="22"/>
          <w:lang w:eastAsia="sl-SI"/>
        </w:rPr>
        <w:t xml:space="preserve">Izvajalec ne sme opravljati storitev s podizvajalcem, ki ga naročnik predhodno ni pisno potrdil. V takšnem primeru bo v skladu s 1. točko prvega odstavka 112. člena ZJN-3 naročnik podal predlog za uvedbo postopka o prekršku na Državno revizijsko komisijo za revizijo postopkov oddaje javnih naročil (DKOM). </w:t>
      </w:r>
    </w:p>
    <w:p w14:paraId="6C8830B2" w14:textId="77777777" w:rsidR="00B979DF" w:rsidRDefault="00B979DF" w:rsidP="00590B6F">
      <w:pPr>
        <w:spacing w:line="0" w:lineRule="atLeast"/>
        <w:rPr>
          <w:rFonts w:eastAsia="Times New Roman" w:cs="Arial"/>
          <w:sz w:val="22"/>
          <w:lang w:eastAsia="sl-SI"/>
        </w:rPr>
      </w:pPr>
    </w:p>
    <w:p w14:paraId="3FF14615" w14:textId="3C10DF28" w:rsidR="00590B6F" w:rsidRPr="004C3269" w:rsidRDefault="00590B6F" w:rsidP="00590B6F">
      <w:pPr>
        <w:spacing w:line="0" w:lineRule="atLeast"/>
        <w:rPr>
          <w:rFonts w:eastAsia="Times New Roman" w:cs="Arial"/>
          <w:sz w:val="22"/>
          <w:lang w:eastAsia="sl-SI"/>
        </w:rPr>
      </w:pPr>
      <w:r w:rsidRPr="004C3269">
        <w:rPr>
          <w:rFonts w:eastAsia="Times New Roman" w:cs="Arial"/>
          <w:sz w:val="22"/>
          <w:lang w:eastAsia="sl-SI"/>
        </w:rPr>
        <w:t>Za tiste nominirane podizvajalce, ki neposrednih plačil ne bodo zahtevali, bo naročnik od glavnega izvajalca zahteval, da mu najpozneje v 60 (šestdesetih) dneh od plačila končnega računa oziroma situacije pošlje svojo pisno izjavo in pisno izjavo podizvajalca, da je podizvajalec prejel plačilo za izveden</w:t>
      </w:r>
      <w:r w:rsidR="00B979DF">
        <w:rPr>
          <w:rFonts w:eastAsia="Times New Roman" w:cs="Arial"/>
          <w:sz w:val="22"/>
          <w:lang w:eastAsia="sl-SI"/>
        </w:rPr>
        <w:t>o dobavo</w:t>
      </w:r>
      <w:r w:rsidRPr="004C3269">
        <w:rPr>
          <w:rFonts w:eastAsia="Times New Roman" w:cs="Arial"/>
          <w:sz w:val="22"/>
          <w:lang w:eastAsia="sl-SI"/>
        </w:rPr>
        <w:t>. Če</w:t>
      </w:r>
      <w:r w:rsidR="00B979DF">
        <w:rPr>
          <w:rFonts w:eastAsia="Times New Roman" w:cs="Arial"/>
          <w:sz w:val="22"/>
          <w:lang w:eastAsia="sl-SI"/>
        </w:rPr>
        <w:t xml:space="preserve"> dobavitelj </w:t>
      </w:r>
      <w:r w:rsidRPr="004C3269">
        <w:rPr>
          <w:rFonts w:eastAsia="Times New Roman" w:cs="Arial"/>
          <w:sz w:val="22"/>
          <w:lang w:eastAsia="sl-SI"/>
        </w:rPr>
        <w:t>ne ravna skladno s tem določilom, bo naročnik D</w:t>
      </w:r>
      <w:r w:rsidR="00B979DF">
        <w:rPr>
          <w:rFonts w:eastAsia="Times New Roman" w:cs="Arial"/>
          <w:sz w:val="22"/>
          <w:lang w:eastAsia="sl-SI"/>
        </w:rPr>
        <w:t xml:space="preserve">KOM </w:t>
      </w:r>
      <w:r w:rsidRPr="004C3269">
        <w:rPr>
          <w:rFonts w:eastAsia="Times New Roman" w:cs="Arial"/>
          <w:sz w:val="22"/>
          <w:lang w:eastAsia="sl-SI"/>
        </w:rPr>
        <w:t xml:space="preserve">podal predlog za uvedbo postopka o prekršku iz 2. točke prvega odstavka 112. člena ZJN-3. </w:t>
      </w:r>
    </w:p>
    <w:p w14:paraId="261A69B9" w14:textId="77777777" w:rsidR="00590B6F" w:rsidRPr="004C3269" w:rsidRDefault="00590B6F" w:rsidP="00590B6F">
      <w:pPr>
        <w:spacing w:line="0" w:lineRule="atLeast"/>
        <w:rPr>
          <w:rFonts w:eastAsia="Times New Roman" w:cs="Arial"/>
          <w:sz w:val="22"/>
          <w:lang w:eastAsia="sl-SI"/>
        </w:rPr>
      </w:pPr>
    </w:p>
    <w:p w14:paraId="6F3774CE" w14:textId="77777777" w:rsidR="00590B6F" w:rsidRPr="004C3269" w:rsidRDefault="00590B6F" w:rsidP="00590B6F">
      <w:pPr>
        <w:spacing w:line="0" w:lineRule="atLeast"/>
        <w:rPr>
          <w:rFonts w:cs="Arial"/>
          <w:sz w:val="22"/>
        </w:rPr>
      </w:pPr>
      <w:r w:rsidRPr="004C3269">
        <w:rPr>
          <w:rFonts w:cs="Arial"/>
          <w:sz w:val="22"/>
        </w:rPr>
        <w:t xml:space="preserve">Izbrani ponudnik v razmerju do naročnika v celoti odgovarja za izvedbo naročila. </w:t>
      </w:r>
    </w:p>
    <w:p w14:paraId="3D88E538"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4" w:name="_Toc113361677"/>
      <w:bookmarkStart w:id="155" w:name="_Toc136846890"/>
      <w:r w:rsidRPr="004C3269">
        <w:rPr>
          <w:rFonts w:eastAsia="Times New Roman" w:cs="Arial"/>
          <w:b/>
          <w:smallCaps/>
          <w:sz w:val="22"/>
        </w:rPr>
        <w:t>Variantne ponudbe</w:t>
      </w:r>
      <w:bookmarkEnd w:id="154"/>
      <w:bookmarkEnd w:id="155"/>
    </w:p>
    <w:p w14:paraId="47CE5BDA" w14:textId="77777777" w:rsidR="00590B6F" w:rsidRPr="004C3269" w:rsidRDefault="00590B6F" w:rsidP="00590B6F">
      <w:pPr>
        <w:spacing w:line="0" w:lineRule="atLeast"/>
        <w:rPr>
          <w:rFonts w:cs="Arial"/>
          <w:sz w:val="22"/>
        </w:rPr>
      </w:pPr>
      <w:r w:rsidRPr="004C3269">
        <w:rPr>
          <w:rFonts w:cs="Arial"/>
          <w:sz w:val="22"/>
        </w:rPr>
        <w:t>Variantne ponudbe niso dopuščene.</w:t>
      </w:r>
    </w:p>
    <w:p w14:paraId="52A6911C"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6" w:name="_Toc113361678"/>
      <w:bookmarkStart w:id="157" w:name="_Toc136846891"/>
      <w:r w:rsidRPr="004C3269">
        <w:rPr>
          <w:rFonts w:eastAsia="Times New Roman" w:cs="Arial"/>
          <w:b/>
          <w:smallCaps/>
          <w:sz w:val="22"/>
        </w:rPr>
        <w:t>Jezik ponudbe</w:t>
      </w:r>
      <w:bookmarkEnd w:id="156"/>
      <w:bookmarkEnd w:id="157"/>
    </w:p>
    <w:p w14:paraId="5B19D3FC" w14:textId="77777777" w:rsidR="00590B6F" w:rsidRPr="004C3269" w:rsidRDefault="00590B6F" w:rsidP="00590B6F">
      <w:pPr>
        <w:spacing w:line="0" w:lineRule="atLeast"/>
        <w:rPr>
          <w:rFonts w:cs="Arial"/>
          <w:sz w:val="22"/>
        </w:rPr>
      </w:pPr>
      <w:r w:rsidRPr="004C3269">
        <w:rPr>
          <w:rFonts w:cs="Arial"/>
          <w:sz w:val="22"/>
        </w:rPr>
        <w:t>Postopek javnega naročanja poteka v slovenskem jeziku. Vsi dokumenti v zvezi s ponudbo morajo biti v slovenskem jeziku ali prevedeni v slovenski jezik.</w:t>
      </w:r>
    </w:p>
    <w:p w14:paraId="08E64B35"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58" w:name="_Toc113361679"/>
      <w:bookmarkStart w:id="159" w:name="_Toc136846892"/>
      <w:r w:rsidRPr="004C3269">
        <w:rPr>
          <w:rFonts w:eastAsia="Times New Roman" w:cs="Arial"/>
          <w:b/>
          <w:smallCaps/>
          <w:sz w:val="22"/>
        </w:rPr>
        <w:t>Priprava in oddaja ponudbe v sistemu e-JN</w:t>
      </w:r>
      <w:bookmarkEnd w:id="158"/>
      <w:bookmarkEnd w:id="159"/>
    </w:p>
    <w:p w14:paraId="05DFEFDF" w14:textId="77777777" w:rsidR="00590B6F" w:rsidRPr="004C3269" w:rsidRDefault="00590B6F" w:rsidP="00590B6F">
      <w:pPr>
        <w:spacing w:line="0" w:lineRule="atLeast"/>
        <w:rPr>
          <w:rFonts w:cs="Arial"/>
          <w:sz w:val="22"/>
        </w:rPr>
      </w:pPr>
      <w:r w:rsidRPr="004C3269">
        <w:rPr>
          <w:rFonts w:cs="Arial"/>
          <w:sz w:val="22"/>
        </w:rPr>
        <w:t xml:space="preserve">Ponudnik ponudbeno dokumentacijo odda na način, da po registraciji oziroma prijavi v sistem e-JN na naslovu: </w:t>
      </w:r>
      <w:hyperlink r:id="rId15" w:history="1">
        <w:r w:rsidRPr="004C3269">
          <w:rPr>
            <w:rFonts w:cs="Arial"/>
            <w:color w:val="0000FF"/>
            <w:sz w:val="22"/>
            <w:u w:val="single"/>
            <w:lang w:eastAsia="sl-SI"/>
          </w:rPr>
          <w:t>https://ejn.gov.si/eJN2</w:t>
        </w:r>
      </w:hyperlink>
      <w:r w:rsidRPr="004C3269">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B01F9A7" w14:textId="77777777" w:rsidR="00590B6F" w:rsidRPr="004C3269" w:rsidRDefault="00590B6F" w:rsidP="00590B6F">
      <w:pPr>
        <w:spacing w:line="0" w:lineRule="atLeast"/>
        <w:rPr>
          <w:rFonts w:cs="Arial"/>
          <w:sz w:val="22"/>
        </w:rPr>
      </w:pPr>
    </w:p>
    <w:p w14:paraId="15D36BFD" w14:textId="77777777" w:rsidR="00590B6F" w:rsidRPr="004C3269" w:rsidRDefault="00590B6F" w:rsidP="00590B6F">
      <w:pPr>
        <w:spacing w:line="0" w:lineRule="atLeast"/>
        <w:rPr>
          <w:rFonts w:cs="Arial"/>
          <w:sz w:val="22"/>
        </w:rPr>
      </w:pPr>
      <w:r w:rsidRPr="004C3269">
        <w:rPr>
          <w:rFonts w:cs="Arial"/>
          <w:sz w:val="22"/>
        </w:rPr>
        <w:lastRenderedPageBreak/>
        <w:t xml:space="preserve">Podrobna navodila v zvezi z načinom priprave in oddaje ponudbe so navedena v Navodilih za uporabo e-JN, ki so del te razpisne dokumentacije in objavljena na spletnem naslovu </w:t>
      </w:r>
      <w:hyperlink r:id="rId16" w:history="1">
        <w:r w:rsidRPr="004C3269">
          <w:rPr>
            <w:rFonts w:cs="Arial"/>
            <w:color w:val="0000FF"/>
            <w:sz w:val="22"/>
            <w:u w:val="single"/>
          </w:rPr>
          <w:t>https://ejn.gov.si/eJN2</w:t>
        </w:r>
      </w:hyperlink>
      <w:r w:rsidRPr="004C3269">
        <w:rPr>
          <w:rFonts w:cs="Arial"/>
          <w:sz w:val="22"/>
        </w:rPr>
        <w:t>.</w:t>
      </w:r>
    </w:p>
    <w:p w14:paraId="6AE2872C"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60" w:name="_Toc113361680"/>
      <w:bookmarkStart w:id="161" w:name="_Toc136846893"/>
      <w:r w:rsidRPr="004C3269">
        <w:rPr>
          <w:rFonts w:eastAsia="Times New Roman" w:cs="Arial"/>
          <w:b/>
          <w:smallCaps/>
          <w:sz w:val="22"/>
        </w:rPr>
        <w:t>Veljavnost ponudbe</w:t>
      </w:r>
      <w:bookmarkEnd w:id="160"/>
      <w:bookmarkEnd w:id="161"/>
    </w:p>
    <w:p w14:paraId="0F68A104" w14:textId="726FCECD" w:rsidR="00590B6F" w:rsidRPr="004C3269" w:rsidRDefault="00590B6F" w:rsidP="00590B6F">
      <w:pPr>
        <w:spacing w:line="0" w:lineRule="atLeast"/>
        <w:rPr>
          <w:rFonts w:cs="Arial"/>
          <w:sz w:val="22"/>
        </w:rPr>
      </w:pPr>
      <w:r w:rsidRPr="004C3269">
        <w:rPr>
          <w:rFonts w:cs="Arial"/>
          <w:sz w:val="22"/>
        </w:rPr>
        <w:t xml:space="preserve">Ponudba mora veljati še najmanj </w:t>
      </w:r>
      <w:r w:rsidR="009F6750" w:rsidRPr="009F6750">
        <w:rPr>
          <w:rFonts w:cs="Arial"/>
          <w:b/>
          <w:bCs/>
          <w:color w:val="000000" w:themeColor="text1"/>
          <w:sz w:val="22"/>
        </w:rPr>
        <w:t>9</w:t>
      </w:r>
      <w:r w:rsidRPr="009F6750">
        <w:rPr>
          <w:rFonts w:cs="Arial"/>
          <w:b/>
          <w:bCs/>
          <w:color w:val="000000" w:themeColor="text1"/>
          <w:sz w:val="22"/>
        </w:rPr>
        <w:t>0 dni od</w:t>
      </w:r>
      <w:r w:rsidRPr="004C3269">
        <w:rPr>
          <w:rFonts w:cs="Arial"/>
          <w:b/>
          <w:bCs/>
          <w:color w:val="000000" w:themeColor="text1"/>
          <w:sz w:val="22"/>
        </w:rPr>
        <w:t xml:space="preserve"> roka za odpiranje ponudb. </w:t>
      </w:r>
      <w:r w:rsidRPr="004C3269">
        <w:rPr>
          <w:rFonts w:cs="Arial"/>
          <w:sz w:val="22"/>
        </w:rPr>
        <w:t xml:space="preserve">V izjemnih okoliščinah bo naročnik lahko zahteval, da ponudniki podaljšajo čas veljavnosti ponudb za določeno dodatno obdobje. </w:t>
      </w:r>
    </w:p>
    <w:p w14:paraId="3BF5DE03"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bookmarkStart w:id="162" w:name="_Toc113361681"/>
      <w:bookmarkStart w:id="163" w:name="_Toc136846894"/>
      <w:r w:rsidRPr="004C3269">
        <w:rPr>
          <w:rFonts w:eastAsia="Times New Roman" w:cs="Arial"/>
          <w:b/>
          <w:smallCaps/>
          <w:sz w:val="22"/>
        </w:rPr>
        <w:t>Stroški ponudbe</w:t>
      </w:r>
      <w:bookmarkEnd w:id="162"/>
      <w:bookmarkEnd w:id="163"/>
    </w:p>
    <w:p w14:paraId="6252DE79" w14:textId="77777777" w:rsidR="00590B6F" w:rsidRPr="004C3269" w:rsidRDefault="00590B6F" w:rsidP="00590B6F">
      <w:pPr>
        <w:spacing w:line="0" w:lineRule="atLeast"/>
        <w:rPr>
          <w:rFonts w:cs="Arial"/>
          <w:sz w:val="22"/>
        </w:rPr>
      </w:pPr>
      <w:r w:rsidRPr="004C3269">
        <w:rPr>
          <w:rFonts w:cs="Arial"/>
          <w:sz w:val="22"/>
        </w:rPr>
        <w:t>Vse stroške, povezane s pripravo in predložitvijo ponudbe, nosi ponudnik.</w:t>
      </w:r>
    </w:p>
    <w:p w14:paraId="202DA971" w14:textId="77777777" w:rsidR="00590B6F" w:rsidRPr="004C3269" w:rsidRDefault="00590B6F" w:rsidP="00590B6F">
      <w:pPr>
        <w:keepNext/>
        <w:keepLines/>
        <w:numPr>
          <w:ilvl w:val="1"/>
          <w:numId w:val="2"/>
        </w:numPr>
        <w:spacing w:before="240" w:after="120" w:line="0" w:lineRule="atLeast"/>
        <w:outlineLvl w:val="1"/>
        <w:rPr>
          <w:rFonts w:eastAsia="Times New Roman" w:cs="Arial"/>
          <w:b/>
          <w:smallCaps/>
          <w:sz w:val="22"/>
        </w:rPr>
      </w:pPr>
      <w:r w:rsidRPr="004C3269">
        <w:rPr>
          <w:rFonts w:eastAsia="Times New Roman" w:cs="Arial"/>
          <w:b/>
          <w:smallCaps/>
          <w:sz w:val="22"/>
        </w:rPr>
        <w:t xml:space="preserve"> </w:t>
      </w:r>
      <w:bookmarkStart w:id="164" w:name="_Toc113361682"/>
      <w:bookmarkStart w:id="165" w:name="_Toc136846895"/>
      <w:r w:rsidRPr="004C3269">
        <w:rPr>
          <w:rFonts w:eastAsia="Times New Roman" w:cs="Arial"/>
          <w:b/>
          <w:smallCaps/>
          <w:sz w:val="22"/>
        </w:rPr>
        <w:t>Protikorupcijsko določilo</w:t>
      </w:r>
      <w:bookmarkEnd w:id="164"/>
      <w:bookmarkEnd w:id="165"/>
    </w:p>
    <w:p w14:paraId="12CA1398" w14:textId="77777777" w:rsidR="00590B6F" w:rsidRPr="004C3269" w:rsidRDefault="00590B6F" w:rsidP="00590B6F">
      <w:pPr>
        <w:spacing w:line="0" w:lineRule="atLeast"/>
        <w:rPr>
          <w:rFonts w:cs="Arial"/>
          <w:sz w:val="22"/>
        </w:rPr>
      </w:pPr>
      <w:r w:rsidRPr="004C3269">
        <w:rPr>
          <w:rFonts w:cs="Arial"/>
          <w:sz w:val="22"/>
        </w:rPr>
        <w:t xml:space="preserve">V postopku oddaje javnega naročila naročnik in ponudniki ne smejo začenjati in izvajati dejanj, ki bi vnaprej določila izbor določene ponudbe, ali ki bi povzročila, da pogodba ne bi začela veljati oziroma ne bi bil izpolnjen. </w:t>
      </w:r>
    </w:p>
    <w:p w14:paraId="6D5E62E4" w14:textId="77777777" w:rsidR="00590B6F" w:rsidRPr="004C3269" w:rsidRDefault="00590B6F" w:rsidP="00590B6F">
      <w:pPr>
        <w:spacing w:line="0" w:lineRule="atLeast"/>
        <w:rPr>
          <w:rFonts w:cs="Arial"/>
          <w:sz w:val="22"/>
        </w:rPr>
      </w:pPr>
    </w:p>
    <w:p w14:paraId="5904B944" w14:textId="77777777" w:rsidR="00590B6F" w:rsidRPr="004C3269" w:rsidRDefault="00590B6F" w:rsidP="00590B6F">
      <w:pPr>
        <w:spacing w:line="0" w:lineRule="atLeast"/>
        <w:rPr>
          <w:rFonts w:cs="Arial"/>
          <w:sz w:val="22"/>
        </w:rPr>
      </w:pPr>
      <w:r w:rsidRPr="004C3269">
        <w:rPr>
          <w:rFonts w:cs="Arial"/>
          <w:sz w:val="22"/>
        </w:rPr>
        <w:t xml:space="preserve">Vsakršno lobiranje v postopkih oddaje javnih naročil je prepovedano. </w:t>
      </w:r>
    </w:p>
    <w:p w14:paraId="25444A09" w14:textId="1CE7ECB2" w:rsidR="00590B6F" w:rsidRPr="0036710A"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66" w:name="_Toc113361683"/>
      <w:bookmarkStart w:id="167" w:name="_Toc136846896"/>
      <w:r w:rsidRPr="0036710A">
        <w:rPr>
          <w:rFonts w:eastAsia="Times New Roman" w:cs="Arial"/>
          <w:b/>
          <w:bCs/>
          <w:caps/>
          <w:sz w:val="22"/>
        </w:rPr>
        <w:t>FINANČNA ZAVAROVANJA</w:t>
      </w:r>
      <w:bookmarkEnd w:id="166"/>
      <w:bookmarkEnd w:id="167"/>
    </w:p>
    <w:p w14:paraId="501F80CF" w14:textId="03586843" w:rsidR="00291AFB" w:rsidRPr="009C261F" w:rsidRDefault="00CC475B" w:rsidP="001A0B1F">
      <w:pPr>
        <w:pStyle w:val="Naslov2"/>
        <w:numPr>
          <w:ilvl w:val="0"/>
          <w:numId w:val="0"/>
        </w:numPr>
      </w:pPr>
      <w:bookmarkStart w:id="168" w:name="_Toc2841806"/>
      <w:bookmarkStart w:id="169" w:name="_Toc42854854"/>
      <w:bookmarkStart w:id="170" w:name="_Toc136846897"/>
      <w:r>
        <w:t xml:space="preserve">12.1 </w:t>
      </w:r>
      <w:r w:rsidR="00291AFB" w:rsidRPr="009C261F">
        <w:t>Finančno zavarovanje za dobro izvedbo pogodbenih obveznosti</w:t>
      </w:r>
      <w:bookmarkEnd w:id="168"/>
      <w:r w:rsidR="00291AFB" w:rsidRPr="009C261F">
        <w:t xml:space="preserve"> (izvršnica)</w:t>
      </w:r>
      <w:bookmarkEnd w:id="169"/>
      <w:bookmarkEnd w:id="170"/>
    </w:p>
    <w:p w14:paraId="639D6D7F" w14:textId="77777777" w:rsidR="00291AFB" w:rsidRPr="009C261F" w:rsidRDefault="00291AFB" w:rsidP="00291AFB">
      <w:pPr>
        <w:rPr>
          <w:szCs w:val="20"/>
          <w:lang w:eastAsia="zh-CN"/>
        </w:rPr>
      </w:pPr>
    </w:p>
    <w:p w14:paraId="297E9B59" w14:textId="47B4D85A" w:rsidR="00291AFB" w:rsidRPr="00291AFB" w:rsidRDefault="00291AFB" w:rsidP="00291AFB">
      <w:pPr>
        <w:rPr>
          <w:rFonts w:cs="Arial"/>
          <w:bCs/>
          <w:sz w:val="22"/>
          <w:lang w:eastAsia="zh-CN"/>
        </w:rPr>
      </w:pPr>
      <w:bookmarkStart w:id="171" w:name="_Hlk40421476"/>
      <w:bookmarkStart w:id="172" w:name="_Hlk528150210"/>
      <w:r w:rsidRPr="00291AFB">
        <w:rPr>
          <w:rFonts w:cs="Arial"/>
          <w:sz w:val="22"/>
        </w:rPr>
        <w:t xml:space="preserve">Izbrani ponudnik bo moral naročniku </w:t>
      </w:r>
      <w:r w:rsidRPr="00291AFB">
        <w:rPr>
          <w:rFonts w:cs="Arial"/>
          <w:bCs/>
          <w:sz w:val="22"/>
          <w:lang w:eastAsia="zh-CN"/>
        </w:rPr>
        <w:t xml:space="preserve">najkasneje </w:t>
      </w:r>
      <w:r w:rsidR="000F6A70">
        <w:rPr>
          <w:rFonts w:cs="Arial"/>
          <w:bCs/>
          <w:sz w:val="22"/>
          <w:lang w:eastAsia="zh-CN"/>
        </w:rPr>
        <w:t>5</w:t>
      </w:r>
      <w:r w:rsidRPr="00291AFB">
        <w:rPr>
          <w:rFonts w:cs="Arial"/>
          <w:bCs/>
          <w:sz w:val="22"/>
          <w:lang w:eastAsia="zh-CN"/>
        </w:rPr>
        <w:t xml:space="preserve"> (pet) dni po podpisu pogodbe </w:t>
      </w:r>
      <w:r w:rsidRPr="00291AFB">
        <w:rPr>
          <w:rFonts w:cs="Arial"/>
          <w:sz w:val="22"/>
        </w:rPr>
        <w:t xml:space="preserve">predložiti finančno zavarovanje za dobro izvedbo pogodbenih obveznosti </w:t>
      </w:r>
      <w:r w:rsidRPr="00291AFB">
        <w:rPr>
          <w:rFonts w:cs="Arial"/>
          <w:b/>
          <w:sz w:val="22"/>
          <w:lang w:eastAsia="zh-CN"/>
        </w:rPr>
        <w:t>v višini</w:t>
      </w:r>
      <w:r w:rsidRPr="00291AFB">
        <w:rPr>
          <w:rFonts w:cs="Arial"/>
          <w:bCs/>
          <w:sz w:val="22"/>
          <w:lang w:eastAsia="zh-CN"/>
        </w:rPr>
        <w:t xml:space="preserve"> </w:t>
      </w:r>
      <w:r w:rsidRPr="00291AFB">
        <w:rPr>
          <w:rFonts w:cs="Arial"/>
          <w:b/>
          <w:sz w:val="22"/>
          <w:lang w:eastAsia="zh-CN"/>
        </w:rPr>
        <w:t>10 %</w:t>
      </w:r>
      <w:r w:rsidRPr="00291AFB">
        <w:rPr>
          <w:rFonts w:cs="Arial"/>
          <w:bCs/>
          <w:sz w:val="22"/>
          <w:lang w:eastAsia="zh-CN"/>
        </w:rPr>
        <w:t xml:space="preserve"> od pogodbene vrednosti v EUR z DDV, in sicer </w:t>
      </w:r>
      <w:proofErr w:type="spellStart"/>
      <w:r w:rsidRPr="00291AFB">
        <w:rPr>
          <w:rFonts w:cs="Arial"/>
          <w:bCs/>
          <w:sz w:val="22"/>
          <w:lang w:eastAsia="zh-CN"/>
        </w:rPr>
        <w:t>izvršnico</w:t>
      </w:r>
      <w:proofErr w:type="spellEnd"/>
      <w:r w:rsidRPr="00291AFB">
        <w:rPr>
          <w:rFonts w:cs="Arial"/>
          <w:bCs/>
          <w:sz w:val="22"/>
          <w:lang w:eastAsia="zh-CN"/>
        </w:rPr>
        <w:t xml:space="preserve">, podpisano s strani zakonitega zastopnika izbranega ponudnika ter overjeno s strani notarja ali upravne enote. </w:t>
      </w:r>
    </w:p>
    <w:p w14:paraId="791A629F" w14:textId="77777777" w:rsidR="00291AFB" w:rsidRPr="00291AFB" w:rsidRDefault="00291AFB" w:rsidP="00291AFB">
      <w:pPr>
        <w:rPr>
          <w:rFonts w:cs="Arial"/>
          <w:bCs/>
          <w:sz w:val="22"/>
          <w:lang w:eastAsia="zh-CN"/>
        </w:rPr>
      </w:pPr>
    </w:p>
    <w:p w14:paraId="04465DEF" w14:textId="2AF6137D" w:rsidR="00291AFB" w:rsidRPr="00291AFB" w:rsidRDefault="00291AFB" w:rsidP="00291AFB">
      <w:pPr>
        <w:rPr>
          <w:rFonts w:cs="Arial"/>
          <w:bCs/>
          <w:sz w:val="22"/>
          <w:lang w:eastAsia="zh-CN"/>
        </w:rPr>
      </w:pPr>
      <w:r w:rsidRPr="00291AFB">
        <w:rPr>
          <w:rFonts w:cs="Arial"/>
          <w:bCs/>
          <w:sz w:val="22"/>
          <w:lang w:eastAsia="zh-CN"/>
        </w:rPr>
        <w:t>Naročnik bo navedeno zavarovanje vnovčil v naslednjih primerih:</w:t>
      </w:r>
    </w:p>
    <w:bookmarkEnd w:id="171"/>
    <w:p w14:paraId="1A8E4A28" w14:textId="77777777" w:rsidR="00291AFB" w:rsidRPr="00291AFB" w:rsidRDefault="00291AFB" w:rsidP="00291AFB">
      <w:pPr>
        <w:rPr>
          <w:rFonts w:cs="Arial"/>
          <w:color w:val="FF0000"/>
          <w:sz w:val="22"/>
        </w:rPr>
      </w:pPr>
    </w:p>
    <w:p w14:paraId="5FBF9A13" w14:textId="77777777" w:rsidR="00291AFB" w:rsidRPr="00291AFB" w:rsidRDefault="00291AFB" w:rsidP="00291AFB">
      <w:pPr>
        <w:rPr>
          <w:rFonts w:cs="Arial"/>
          <w:sz w:val="22"/>
        </w:rPr>
      </w:pPr>
      <w:r w:rsidRPr="00291AFB">
        <w:rPr>
          <w:rFonts w:cs="Arial"/>
          <w:sz w:val="22"/>
        </w:rPr>
        <w:t>1. če izbrani ponudnik ne bo začel izvajati svojih pogodbenih obveznosti v skladu z določili pogodbe ali</w:t>
      </w:r>
    </w:p>
    <w:p w14:paraId="5486B7EC" w14:textId="77777777" w:rsidR="00291AFB" w:rsidRPr="00291AFB" w:rsidRDefault="00291AFB" w:rsidP="00291AFB">
      <w:pPr>
        <w:rPr>
          <w:rFonts w:cs="Arial"/>
          <w:sz w:val="22"/>
        </w:rPr>
      </w:pPr>
      <w:r w:rsidRPr="00291AFB">
        <w:rPr>
          <w:rFonts w:cs="Arial"/>
          <w:sz w:val="22"/>
        </w:rPr>
        <w:t>2. če izbrani ponudnik ne bo pravočasno izpolnil svojih pogodbenih obveznosti v skladu z določili pogodbe ali</w:t>
      </w:r>
    </w:p>
    <w:p w14:paraId="4F4ABD96" w14:textId="77777777" w:rsidR="00291AFB" w:rsidRPr="00291AFB" w:rsidRDefault="00291AFB" w:rsidP="00291AFB">
      <w:pPr>
        <w:rPr>
          <w:rFonts w:cs="Arial"/>
          <w:sz w:val="22"/>
        </w:rPr>
      </w:pPr>
      <w:r w:rsidRPr="00291AFB">
        <w:rPr>
          <w:rFonts w:cs="Arial"/>
          <w:sz w:val="22"/>
        </w:rPr>
        <w:t>3. če izbrani ponudnik ne bo pravilno izpolnil svojih pogodbenih obveznosti v skladu z določili pogodbe ali</w:t>
      </w:r>
    </w:p>
    <w:p w14:paraId="01581011" w14:textId="77777777" w:rsidR="00291AFB" w:rsidRPr="00291AFB" w:rsidRDefault="00291AFB" w:rsidP="00291AFB">
      <w:pPr>
        <w:rPr>
          <w:rFonts w:cs="Arial"/>
          <w:sz w:val="22"/>
        </w:rPr>
      </w:pPr>
      <w:r w:rsidRPr="00291AFB">
        <w:rPr>
          <w:rFonts w:cs="Arial"/>
          <w:sz w:val="22"/>
        </w:rPr>
        <w:t>4. če bo izbrani ponudnik prenehal izpolnjevati svoje pogodbene obveznosti v skladu z določili pogodbe.</w:t>
      </w:r>
    </w:p>
    <w:p w14:paraId="2A6D1739" w14:textId="77777777" w:rsidR="00291AFB" w:rsidRPr="00291AFB" w:rsidRDefault="00291AFB" w:rsidP="00291AFB">
      <w:pPr>
        <w:rPr>
          <w:rFonts w:cs="Arial"/>
          <w:sz w:val="22"/>
        </w:rPr>
      </w:pPr>
    </w:p>
    <w:p w14:paraId="36209E48" w14:textId="538E6A7D" w:rsidR="00291AFB" w:rsidRPr="00291AFB" w:rsidRDefault="0039731C" w:rsidP="00291AFB">
      <w:pPr>
        <w:rPr>
          <w:rFonts w:cs="Arial"/>
          <w:sz w:val="22"/>
        </w:rPr>
      </w:pPr>
      <w:r>
        <w:rPr>
          <w:rFonts w:cs="Arial"/>
          <w:sz w:val="22"/>
        </w:rPr>
        <w:t>Finančno zavarovanje mora biti veljavno še trideset (30) dni</w:t>
      </w:r>
      <w:r w:rsidR="000F6A70">
        <w:rPr>
          <w:rFonts w:cs="Arial"/>
          <w:sz w:val="22"/>
        </w:rPr>
        <w:t xml:space="preserve"> po koncu veljavnosti pogodbe</w:t>
      </w:r>
      <w:r>
        <w:rPr>
          <w:rFonts w:cs="Arial"/>
          <w:sz w:val="22"/>
        </w:rPr>
        <w:t xml:space="preserve">. </w:t>
      </w:r>
      <w:r w:rsidR="00291AFB" w:rsidRPr="00291AFB">
        <w:rPr>
          <w:rFonts w:cs="Arial"/>
          <w:sz w:val="22"/>
        </w:rPr>
        <w:t>Če se bodo med trajanjem pogodbe spremenili roki za izvedbo posla, vrsta blaga ali storitve, kakovost in količina, bo moral izbrani ponudnik temu ustrezno spremeniti tudi zavarovanje oziroma podaljšati njeno veljavnost.</w:t>
      </w:r>
    </w:p>
    <w:bookmarkEnd w:id="172"/>
    <w:p w14:paraId="1C64F475" w14:textId="77777777" w:rsidR="00291AFB" w:rsidRPr="00291AFB" w:rsidRDefault="00291AFB" w:rsidP="00291AFB">
      <w:pPr>
        <w:rPr>
          <w:rFonts w:cs="Arial"/>
          <w:sz w:val="22"/>
          <w:highlight w:val="yellow"/>
          <w:lang w:eastAsia="zh-CN"/>
        </w:rPr>
      </w:pPr>
    </w:p>
    <w:p w14:paraId="62A40D0D" w14:textId="19981DB2" w:rsidR="006E5335" w:rsidRPr="002C69C7" w:rsidRDefault="006E5335" w:rsidP="002C69C7">
      <w:pPr>
        <w:rPr>
          <w:rFonts w:cs="Arial"/>
          <w:bCs/>
          <w:sz w:val="22"/>
          <w:lang w:eastAsia="zh-CN"/>
        </w:rPr>
      </w:pPr>
    </w:p>
    <w:p w14:paraId="0FF21559"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73" w:name="_Toc113361685"/>
      <w:bookmarkStart w:id="174" w:name="_Toc136846898"/>
      <w:r w:rsidRPr="004C3269">
        <w:rPr>
          <w:rFonts w:eastAsia="Times New Roman" w:cs="Arial"/>
          <w:b/>
          <w:bCs/>
          <w:caps/>
          <w:sz w:val="22"/>
        </w:rPr>
        <w:t>obvestilo o odločitvi o oddaji naročila</w:t>
      </w:r>
      <w:bookmarkEnd w:id="173"/>
      <w:bookmarkEnd w:id="174"/>
    </w:p>
    <w:p w14:paraId="5529ACE8" w14:textId="77777777" w:rsidR="00590B6F" w:rsidRPr="004C3269" w:rsidRDefault="00590B6F" w:rsidP="00590B6F">
      <w:pPr>
        <w:spacing w:line="0" w:lineRule="atLeast"/>
        <w:rPr>
          <w:rFonts w:cs="Arial"/>
          <w:sz w:val="22"/>
        </w:rPr>
      </w:pPr>
      <w:r w:rsidRPr="004C3269">
        <w:rPr>
          <w:rFonts w:cs="Arial"/>
          <w:sz w:val="22"/>
        </w:rPr>
        <w:t>Naročnik bo podpisano odločitev o oddaji naročila objavil na Portalu javnih naročil. Odločitev se šteje za vročeno z dnem objave na Portalu javnih naročil.</w:t>
      </w:r>
    </w:p>
    <w:p w14:paraId="3ADB1540"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75" w:name="_Toc113361686"/>
      <w:bookmarkStart w:id="176" w:name="_Toc136846899"/>
      <w:r w:rsidRPr="004C3269">
        <w:rPr>
          <w:rFonts w:eastAsia="Times New Roman" w:cs="Arial"/>
          <w:b/>
          <w:bCs/>
          <w:caps/>
          <w:sz w:val="22"/>
        </w:rPr>
        <w:lastRenderedPageBreak/>
        <w:t>odstop od izvedbe javnega naročila</w:t>
      </w:r>
      <w:bookmarkEnd w:id="175"/>
      <w:bookmarkEnd w:id="176"/>
    </w:p>
    <w:p w14:paraId="01CB1158" w14:textId="77777777" w:rsidR="00590B6F" w:rsidRPr="004C3269" w:rsidRDefault="00590B6F" w:rsidP="00590B6F">
      <w:pPr>
        <w:spacing w:line="0" w:lineRule="atLeast"/>
        <w:rPr>
          <w:rFonts w:cs="Arial"/>
          <w:sz w:val="22"/>
        </w:rPr>
      </w:pPr>
      <w:r w:rsidRPr="004C3269">
        <w:rPr>
          <w:rFonts w:cs="Arial"/>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6650F52"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77" w:name="_Toc113361687"/>
      <w:bookmarkStart w:id="178" w:name="_Toc136846900"/>
      <w:r w:rsidRPr="004C3269">
        <w:rPr>
          <w:rFonts w:eastAsia="Times New Roman" w:cs="Arial"/>
          <w:b/>
          <w:bCs/>
          <w:caps/>
          <w:sz w:val="22"/>
        </w:rPr>
        <w:t>Pogodba</w:t>
      </w:r>
      <w:bookmarkEnd w:id="177"/>
      <w:bookmarkEnd w:id="178"/>
    </w:p>
    <w:p w14:paraId="4E099907" w14:textId="77777777" w:rsidR="00590B6F" w:rsidRPr="004C3269" w:rsidRDefault="00590B6F" w:rsidP="00590B6F">
      <w:pPr>
        <w:rPr>
          <w:rFonts w:cs="Arial"/>
          <w:sz w:val="22"/>
        </w:rPr>
      </w:pPr>
      <w:r w:rsidRPr="004C3269">
        <w:rPr>
          <w:rFonts w:cs="Arial"/>
          <w:sz w:val="22"/>
        </w:rPr>
        <w:t xml:space="preserve">V skladu s šestim odstavkom 14. člena </w:t>
      </w:r>
      <w:r w:rsidRPr="004C3269">
        <w:rPr>
          <w:rFonts w:cs="Arial"/>
          <w:sz w:val="22"/>
          <w:shd w:val="clear" w:color="auto" w:fill="FFFFFF"/>
        </w:rPr>
        <w:t>Zakona o integriteti in preprečevanju korupcije (Uradni list RS, št. </w:t>
      </w:r>
      <w:hyperlink r:id="rId17" w:tgtFrame="_blank" w:tooltip="Zakon o integriteti in preprečevanju korupcije (uradno prečiščeno besedilo)" w:history="1">
        <w:r w:rsidRPr="004C3269">
          <w:rPr>
            <w:rFonts w:cs="Arial"/>
            <w:color w:val="0000FF"/>
            <w:sz w:val="22"/>
            <w:u w:val="single"/>
            <w:shd w:val="clear" w:color="auto" w:fill="FFFFFF"/>
          </w:rPr>
          <w:t>69/11</w:t>
        </w:r>
      </w:hyperlink>
      <w:r w:rsidRPr="004C3269">
        <w:rPr>
          <w:rFonts w:cs="Arial"/>
          <w:sz w:val="22"/>
          <w:shd w:val="clear" w:color="auto" w:fill="FFFFFF"/>
        </w:rPr>
        <w:t> – uradno prečiščeno besedilo, </w:t>
      </w:r>
      <w:hyperlink r:id="rId18" w:tgtFrame="_blank" w:tooltip="Zakon o spremembah in dopolnitvah Zakona o integriteti in preprečevanju korupcije" w:history="1">
        <w:r w:rsidRPr="004C3269">
          <w:rPr>
            <w:rFonts w:cs="Arial"/>
            <w:color w:val="0000FF"/>
            <w:sz w:val="22"/>
            <w:u w:val="single"/>
            <w:shd w:val="clear" w:color="auto" w:fill="FFFFFF"/>
          </w:rPr>
          <w:t>158/20</w:t>
        </w:r>
      </w:hyperlink>
      <w:r w:rsidRPr="004C3269">
        <w:rPr>
          <w:rFonts w:cs="Arial"/>
          <w:sz w:val="22"/>
          <w:shd w:val="clear" w:color="auto" w:fill="FFFFFF"/>
        </w:rPr>
        <w:t> in </w:t>
      </w:r>
      <w:hyperlink r:id="rId19" w:tgtFrame="_blank" w:tooltip="Zakon o debirokratizaciji" w:history="1">
        <w:r w:rsidRPr="004C3269">
          <w:rPr>
            <w:rFonts w:cs="Arial"/>
            <w:color w:val="0000FF"/>
            <w:sz w:val="22"/>
            <w:u w:val="single"/>
            <w:shd w:val="clear" w:color="auto" w:fill="FFFFFF"/>
          </w:rPr>
          <w:t>3/22</w:t>
        </w:r>
      </w:hyperlink>
      <w:r w:rsidRPr="004C3269">
        <w:rPr>
          <w:rFonts w:cs="Arial"/>
          <w:sz w:val="22"/>
          <w:shd w:val="clear" w:color="auto" w:fill="FFFFFF"/>
        </w:rPr>
        <w:t xml:space="preserve"> – </w:t>
      </w:r>
      <w:proofErr w:type="spellStart"/>
      <w:r w:rsidRPr="004C3269">
        <w:rPr>
          <w:rFonts w:cs="Arial"/>
          <w:sz w:val="22"/>
          <w:shd w:val="clear" w:color="auto" w:fill="FFFFFF"/>
        </w:rPr>
        <w:t>ZDeb</w:t>
      </w:r>
      <w:proofErr w:type="spellEnd"/>
      <w:r w:rsidRPr="004C3269">
        <w:rPr>
          <w:rFonts w:cs="Arial"/>
          <w:sz w:val="22"/>
          <w:shd w:val="clear" w:color="auto" w:fill="FFFFFF"/>
        </w:rPr>
        <w:t>)</w:t>
      </w:r>
      <w:bookmarkStart w:id="179" w:name="_Hlk515611345"/>
      <w:r w:rsidRPr="004C3269">
        <w:rPr>
          <w:rFonts w:cs="Arial"/>
          <w:sz w:val="22"/>
          <w:shd w:val="clear" w:color="auto" w:fill="FFFFFF"/>
        </w:rPr>
        <w:t xml:space="preserve"> je dolžan izbrani ponudnik pred podpisom pogodbe </w:t>
      </w:r>
      <w:r w:rsidRPr="004C3269">
        <w:rPr>
          <w:rFonts w:cs="Arial"/>
          <w:sz w:val="22"/>
        </w:rPr>
        <w:t>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1408306" w14:textId="77777777" w:rsidR="00590B6F" w:rsidRPr="004C3269" w:rsidRDefault="00590B6F" w:rsidP="00590B6F">
      <w:pPr>
        <w:rPr>
          <w:rFonts w:cs="Arial"/>
          <w:sz w:val="22"/>
          <w:shd w:val="clear" w:color="auto" w:fill="FFFFFF"/>
        </w:rPr>
      </w:pPr>
    </w:p>
    <w:bookmarkEnd w:id="179"/>
    <w:p w14:paraId="02EF6316" w14:textId="2F2CF955" w:rsidR="00590B6F" w:rsidRPr="004C3269" w:rsidRDefault="00590B6F" w:rsidP="00590B6F">
      <w:pPr>
        <w:rPr>
          <w:rFonts w:cs="Arial"/>
          <w:sz w:val="22"/>
        </w:rPr>
      </w:pPr>
      <w:r w:rsidRPr="004C3269">
        <w:rPr>
          <w:rFonts w:cs="Arial"/>
          <w:sz w:val="22"/>
        </w:rPr>
        <w:t xml:space="preserve">Izbrani ponudnik mora podpisati in vrniti naročniku pogodbo v roku pet (5) dni </w:t>
      </w:r>
      <w:r w:rsidR="008D257E">
        <w:rPr>
          <w:rFonts w:cs="Arial"/>
          <w:sz w:val="22"/>
        </w:rPr>
        <w:t>po prejemu</w:t>
      </w:r>
      <w:r w:rsidRPr="004C3269">
        <w:rPr>
          <w:rFonts w:cs="Arial"/>
          <w:sz w:val="22"/>
        </w:rPr>
        <w:t xml:space="preserve"> v podpis.</w:t>
      </w:r>
    </w:p>
    <w:p w14:paraId="34B8F7AB" w14:textId="77777777" w:rsidR="00590B6F" w:rsidRPr="004C3269" w:rsidRDefault="00590B6F" w:rsidP="00590B6F">
      <w:pPr>
        <w:rPr>
          <w:rFonts w:cs="Arial"/>
          <w:sz w:val="22"/>
        </w:rPr>
      </w:pPr>
    </w:p>
    <w:p w14:paraId="37022933" w14:textId="77777777" w:rsidR="00590B6F" w:rsidRPr="004C3269" w:rsidRDefault="00590B6F" w:rsidP="00590B6F">
      <w:pPr>
        <w:rPr>
          <w:rFonts w:cs="Arial"/>
          <w:sz w:val="22"/>
        </w:rPr>
      </w:pPr>
      <w:r w:rsidRPr="004C3269">
        <w:rPr>
          <w:rFonts w:cs="Arial"/>
          <w:sz w:val="22"/>
        </w:rPr>
        <w:t>Pogodba se bo pred podpisom vsebinsko prilagodila glede na to, ali bo izbrani ponudnik predložil skupno ponudbo, prijavil sodelovanje podizvajalcev in podobno.</w:t>
      </w:r>
    </w:p>
    <w:p w14:paraId="68F35E58" w14:textId="77777777" w:rsidR="00590B6F" w:rsidRPr="004C3269" w:rsidRDefault="00590B6F" w:rsidP="00590B6F">
      <w:pPr>
        <w:spacing w:line="0" w:lineRule="atLeast"/>
        <w:rPr>
          <w:rFonts w:cs="Arial"/>
          <w:sz w:val="22"/>
        </w:rPr>
      </w:pPr>
    </w:p>
    <w:p w14:paraId="5B77477C" w14:textId="01C67B58" w:rsidR="00590B6F" w:rsidRPr="004C3269" w:rsidRDefault="00590B6F" w:rsidP="00590B6F">
      <w:pPr>
        <w:spacing w:line="0" w:lineRule="atLeast"/>
        <w:rPr>
          <w:rFonts w:cs="Arial"/>
          <w:sz w:val="22"/>
        </w:rPr>
      </w:pPr>
      <w:r w:rsidRPr="004C3269">
        <w:rPr>
          <w:rFonts w:cs="Arial"/>
          <w:sz w:val="22"/>
        </w:rPr>
        <w:t>S podpisom obrazca »</w:t>
      </w:r>
      <w:r w:rsidRPr="004C3269">
        <w:rPr>
          <w:rFonts w:cs="Arial"/>
          <w:sz w:val="22"/>
          <w:lang w:eastAsia="zh-CN"/>
        </w:rPr>
        <w:t xml:space="preserve">Izjava« (ponudnik in partnerji), podizvajalci pa s podpisom obrazca »Podatki in izjava podizvajalca« </w:t>
      </w:r>
      <w:r w:rsidRPr="004C3269">
        <w:rPr>
          <w:rFonts w:cs="Arial"/>
          <w:sz w:val="22"/>
        </w:rPr>
        <w:t>potrdijo, da sprejemajo vsebino vzorc</w:t>
      </w:r>
      <w:r w:rsidR="00CD3367">
        <w:rPr>
          <w:rFonts w:cs="Arial"/>
          <w:sz w:val="22"/>
        </w:rPr>
        <w:t>a</w:t>
      </w:r>
      <w:r w:rsidRPr="004C3269">
        <w:rPr>
          <w:rFonts w:cs="Arial"/>
          <w:sz w:val="22"/>
        </w:rPr>
        <w:t xml:space="preserve"> Pogodbe št. </w:t>
      </w:r>
      <w:r w:rsidR="000F6A70">
        <w:rPr>
          <w:rFonts w:cs="Arial"/>
          <w:sz w:val="22"/>
        </w:rPr>
        <w:t>PLO</w:t>
      </w:r>
      <w:r w:rsidR="002E0419">
        <w:rPr>
          <w:rFonts w:cs="Arial"/>
          <w:sz w:val="22"/>
        </w:rPr>
        <w:t xml:space="preserve"> </w:t>
      </w:r>
      <w:r w:rsidRPr="004C3269">
        <w:rPr>
          <w:rFonts w:cs="Arial"/>
          <w:sz w:val="22"/>
        </w:rPr>
        <w:t>202</w:t>
      </w:r>
      <w:r w:rsidR="002E0419">
        <w:rPr>
          <w:rFonts w:cs="Arial"/>
          <w:sz w:val="22"/>
        </w:rPr>
        <w:t>3</w:t>
      </w:r>
      <w:r w:rsidRPr="004C3269">
        <w:rPr>
          <w:rFonts w:cs="Arial"/>
          <w:sz w:val="22"/>
        </w:rPr>
        <w:t>.</w:t>
      </w:r>
    </w:p>
    <w:p w14:paraId="7A109ED9" w14:textId="77777777" w:rsidR="00590B6F" w:rsidRPr="004C3269" w:rsidRDefault="00590B6F" w:rsidP="00590B6F">
      <w:pPr>
        <w:keepNext/>
        <w:keepLines/>
        <w:numPr>
          <w:ilvl w:val="0"/>
          <w:numId w:val="2"/>
        </w:numPr>
        <w:spacing w:before="100" w:beforeAutospacing="1" w:after="100" w:afterAutospacing="1" w:line="0" w:lineRule="atLeast"/>
        <w:outlineLvl w:val="0"/>
        <w:rPr>
          <w:rFonts w:eastAsia="Times New Roman" w:cs="Arial"/>
          <w:b/>
          <w:bCs/>
          <w:caps/>
          <w:sz w:val="22"/>
        </w:rPr>
      </w:pPr>
      <w:bookmarkStart w:id="180" w:name="_Toc113361688"/>
      <w:bookmarkStart w:id="181" w:name="_Toc136846901"/>
      <w:r w:rsidRPr="004C3269">
        <w:rPr>
          <w:rFonts w:eastAsia="Times New Roman" w:cs="Arial"/>
          <w:b/>
          <w:bCs/>
          <w:caps/>
          <w:sz w:val="22"/>
        </w:rPr>
        <w:t>pravno varstvo</w:t>
      </w:r>
      <w:bookmarkEnd w:id="180"/>
      <w:bookmarkEnd w:id="181"/>
    </w:p>
    <w:p w14:paraId="6AAAE2B7" w14:textId="77777777" w:rsidR="00590B6F" w:rsidRPr="004C3269" w:rsidRDefault="00590B6F" w:rsidP="00590B6F">
      <w:pPr>
        <w:spacing w:line="0" w:lineRule="atLeast"/>
        <w:rPr>
          <w:rFonts w:cs="Arial"/>
          <w:sz w:val="22"/>
        </w:rPr>
      </w:pPr>
      <w:r w:rsidRPr="004C3269">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8C8784C" w14:textId="77777777" w:rsidR="00590B6F" w:rsidRPr="004C3269" w:rsidRDefault="00590B6F" w:rsidP="00590B6F">
      <w:pPr>
        <w:spacing w:line="0" w:lineRule="atLeast"/>
        <w:rPr>
          <w:rFonts w:cs="Arial"/>
          <w:sz w:val="22"/>
        </w:rPr>
      </w:pPr>
    </w:p>
    <w:p w14:paraId="7DBBD213" w14:textId="5D3CDD07" w:rsidR="00590B6F" w:rsidRPr="004C3269" w:rsidRDefault="00590B6F" w:rsidP="00590B6F">
      <w:pPr>
        <w:spacing w:line="0" w:lineRule="atLeast"/>
        <w:rPr>
          <w:rFonts w:cs="Arial"/>
          <w:sz w:val="22"/>
        </w:rPr>
      </w:pPr>
      <w:r w:rsidRPr="004C3269">
        <w:rPr>
          <w:rFonts w:cs="Arial"/>
          <w:sz w:val="22"/>
        </w:rPr>
        <w:t xml:space="preserve">Takso v višini 2.000 </w:t>
      </w:r>
      <w:r w:rsidR="000508A6">
        <w:rPr>
          <w:rFonts w:cs="Arial"/>
          <w:sz w:val="22"/>
        </w:rPr>
        <w:t>EUR</w:t>
      </w:r>
      <w:r w:rsidRPr="004C3269">
        <w:rPr>
          <w:rFonts w:cs="Arial"/>
          <w:sz w:val="22"/>
        </w:rPr>
        <w:t xml:space="preserve"> mora vlagatelj plačati na transakcijski račun Ministrstva za finance, številka SI56 0110 0100 0358 802, odprt pri Banki Slovenije, Slovenska 35, 1505 Ljubljana, Slovenija, SWIFT KODA: BSLJSI2X; IBAN:SI56011001000358802. </w:t>
      </w:r>
    </w:p>
    <w:p w14:paraId="29771445" w14:textId="77777777" w:rsidR="00590B6F" w:rsidRPr="004C3269" w:rsidRDefault="00590B6F" w:rsidP="00590B6F">
      <w:pPr>
        <w:spacing w:line="0" w:lineRule="atLeast"/>
        <w:rPr>
          <w:rFonts w:cs="Arial"/>
          <w:sz w:val="22"/>
        </w:rPr>
      </w:pPr>
    </w:p>
    <w:p w14:paraId="58516E29" w14:textId="77777777" w:rsidR="00590B6F" w:rsidRPr="004C3269" w:rsidRDefault="00590B6F" w:rsidP="00590B6F">
      <w:pPr>
        <w:spacing w:line="0" w:lineRule="atLeast"/>
        <w:rPr>
          <w:rFonts w:cs="Arial"/>
          <w:sz w:val="22"/>
        </w:rPr>
      </w:pPr>
      <w:r w:rsidRPr="004C3269">
        <w:rPr>
          <w:rFonts w:cs="Arial"/>
          <w:sz w:val="22"/>
        </w:rPr>
        <w:t xml:space="preserve">Zahtevek za revizijo mora biti vložen preko portala </w:t>
      </w:r>
      <w:proofErr w:type="spellStart"/>
      <w:r w:rsidRPr="004C3269">
        <w:rPr>
          <w:rFonts w:cs="Arial"/>
          <w:sz w:val="22"/>
        </w:rPr>
        <w:t>eRevizija</w:t>
      </w:r>
      <w:proofErr w:type="spellEnd"/>
      <w:r w:rsidRPr="004C3269">
        <w:rPr>
          <w:rFonts w:cs="Arial"/>
          <w:sz w:val="22"/>
        </w:rPr>
        <w:t xml:space="preserve">: </w:t>
      </w:r>
      <w:hyperlink r:id="rId20" w:history="1">
        <w:r w:rsidRPr="004C3269">
          <w:rPr>
            <w:rFonts w:cs="Arial"/>
            <w:sz w:val="22"/>
          </w:rPr>
          <w:t>https://www.portalerevizija.si</w:t>
        </w:r>
      </w:hyperlink>
      <w:r w:rsidRPr="004C3269">
        <w:rPr>
          <w:rFonts w:cs="Arial"/>
          <w:sz w:val="22"/>
        </w:rPr>
        <w:t xml:space="preserve">  v skladu s Pravilnikom o portalu </w:t>
      </w:r>
      <w:proofErr w:type="spellStart"/>
      <w:r w:rsidRPr="004C3269">
        <w:rPr>
          <w:rFonts w:cs="Arial"/>
          <w:sz w:val="22"/>
        </w:rPr>
        <w:t>eRevizija</w:t>
      </w:r>
      <w:proofErr w:type="spellEnd"/>
      <w:r w:rsidRPr="004C3269">
        <w:rPr>
          <w:rFonts w:cs="Arial"/>
          <w:sz w:val="22"/>
        </w:rPr>
        <w:t xml:space="preserve"> za izmenjavo informacij in dokumentov v </w:t>
      </w:r>
      <w:proofErr w:type="spellStart"/>
      <w:r w:rsidRPr="004C3269">
        <w:rPr>
          <w:rFonts w:cs="Arial"/>
          <w:sz w:val="22"/>
        </w:rPr>
        <w:t>predrevizijskem</w:t>
      </w:r>
      <w:proofErr w:type="spellEnd"/>
      <w:r w:rsidRPr="004C3269">
        <w:rPr>
          <w:rFonts w:cs="Arial"/>
          <w:sz w:val="22"/>
        </w:rPr>
        <w:t>, revizijskem in pritožbenem postopku (Uradni list RS, št. </w:t>
      </w:r>
      <w:hyperlink r:id="rId21" w:tgtFrame="_blank" w:tooltip="Pravilnik o portalu eRevizija za izmenjavo informacij in dokumentov v predrevizijskem, revizijskem in pritožbenem postopku" w:history="1">
        <w:r w:rsidRPr="004C3269">
          <w:rPr>
            <w:rFonts w:cs="Arial"/>
            <w:sz w:val="22"/>
          </w:rPr>
          <w:t>32/19</w:t>
        </w:r>
      </w:hyperlink>
      <w:r w:rsidRPr="004C3269">
        <w:rPr>
          <w:rFonts w:cs="Arial"/>
          <w:sz w:val="22"/>
        </w:rPr>
        <w:t> in </w:t>
      </w:r>
      <w:hyperlink r:id="rId22" w:tgtFrame="_blank" w:tooltip="Pravilnik o spremembah in dopolnitvi Pravilnika o portalu eRevizija za izmenjavo informacij in dokumentov v predrevizijskem, revizijskem in pritožbenem postopku" w:history="1">
        <w:r w:rsidRPr="004C3269">
          <w:rPr>
            <w:rFonts w:cs="Arial"/>
            <w:sz w:val="22"/>
          </w:rPr>
          <w:t>67/20</w:t>
        </w:r>
      </w:hyperlink>
      <w:r w:rsidRPr="004C3269">
        <w:rPr>
          <w:rFonts w:cs="Arial"/>
          <w:sz w:val="22"/>
        </w:rPr>
        <w:t>).</w:t>
      </w:r>
    </w:p>
    <w:p w14:paraId="46FC0598" w14:textId="77777777" w:rsidR="00590B6F" w:rsidRPr="004C3269" w:rsidRDefault="00590B6F" w:rsidP="00590B6F">
      <w:pPr>
        <w:spacing w:line="0" w:lineRule="atLeast"/>
        <w:rPr>
          <w:rFonts w:cs="Arial"/>
          <w:sz w:val="22"/>
        </w:rPr>
      </w:pPr>
    </w:p>
    <w:p w14:paraId="4D6F64DF" w14:textId="5DD20C36" w:rsidR="00590B6F" w:rsidRDefault="00590B6F" w:rsidP="00590B6F">
      <w:pPr>
        <w:spacing w:line="0" w:lineRule="atLeast"/>
        <w:rPr>
          <w:rFonts w:cs="Arial"/>
          <w:sz w:val="22"/>
        </w:rPr>
      </w:pPr>
    </w:p>
    <w:p w14:paraId="5E2B5C24" w14:textId="77777777" w:rsidR="002D75E1" w:rsidRPr="004C3269" w:rsidRDefault="002D75E1" w:rsidP="00590B6F">
      <w:pPr>
        <w:spacing w:line="0" w:lineRule="atLeast"/>
        <w:rPr>
          <w:rFonts w:cs="Arial"/>
          <w:sz w:val="22"/>
        </w:rPr>
      </w:pPr>
    </w:p>
    <w:p w14:paraId="41A676D2" w14:textId="7DFA3384" w:rsidR="00590B6F" w:rsidRPr="008626BF" w:rsidRDefault="00590B6F" w:rsidP="005F0287">
      <w:pPr>
        <w:spacing w:line="0" w:lineRule="atLeast"/>
        <w:rPr>
          <w:rFonts w:ascii="Century Gothic" w:eastAsia="Times New Roman" w:hAnsi="Century Gothic" w:cstheme="minorHAnsi"/>
          <w:bCs/>
          <w:sz w:val="22"/>
          <w:bdr w:val="none" w:sz="0" w:space="0" w:color="auto" w:frame="1"/>
          <w:lang w:eastAsia="sl-SI"/>
        </w:rPr>
      </w:pP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sz w:val="22"/>
        </w:rPr>
        <w:tab/>
      </w:r>
      <w:r w:rsidRPr="004C3269">
        <w:rPr>
          <w:rFonts w:cs="Arial"/>
          <w:sz w:val="22"/>
        </w:rPr>
        <w:tab/>
      </w:r>
      <w:r w:rsidR="002E0419">
        <w:rPr>
          <w:rFonts w:cs="Arial"/>
          <w:sz w:val="22"/>
        </w:rPr>
        <w:t xml:space="preserve">         </w:t>
      </w:r>
      <w:r w:rsidRPr="004C3269">
        <w:rPr>
          <w:rFonts w:cs="Arial"/>
          <w:b/>
          <w:sz w:val="22"/>
        </w:rPr>
        <w:t>Slovenski državni gozdovi</w:t>
      </w:r>
      <w:r w:rsidR="002E0419">
        <w:rPr>
          <w:rFonts w:cs="Arial"/>
          <w:b/>
          <w:sz w:val="22"/>
        </w:rPr>
        <w:t>,</w:t>
      </w:r>
      <w:r w:rsidRPr="004C3269">
        <w:rPr>
          <w:rFonts w:cs="Arial"/>
          <w:b/>
          <w:sz w:val="22"/>
        </w:rPr>
        <w:t xml:space="preserve"> d.o.o.</w:t>
      </w:r>
    </w:p>
    <w:sectPr w:rsidR="00590B6F" w:rsidRPr="008626BF" w:rsidSect="00AF6718">
      <w:headerReference w:type="default" r:id="rId23"/>
      <w:footerReference w:type="default" r:id="rId24"/>
      <w:head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595BA" w14:textId="77777777" w:rsidR="00C15630" w:rsidRDefault="00C15630" w:rsidP="00107834">
      <w:pPr>
        <w:spacing w:line="240" w:lineRule="auto"/>
      </w:pPr>
      <w:r>
        <w:separator/>
      </w:r>
    </w:p>
  </w:endnote>
  <w:endnote w:type="continuationSeparator" w:id="0">
    <w:p w14:paraId="60970216" w14:textId="77777777" w:rsidR="00C15630" w:rsidRDefault="00C1563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3196333"/>
      <w:docPartObj>
        <w:docPartGallery w:val="Page Numbers (Bottom of Page)"/>
        <w:docPartUnique/>
      </w:docPartObj>
    </w:sdtPr>
    <w:sdtEndPr/>
    <w:sdtContent>
      <w:p w14:paraId="604BC310" w14:textId="3C686BB1" w:rsidR="00C15630" w:rsidRDefault="00C15630">
        <w:pPr>
          <w:pStyle w:val="Noga"/>
          <w:jc w:val="right"/>
        </w:pPr>
        <w:r>
          <w:fldChar w:fldCharType="begin"/>
        </w:r>
        <w:r>
          <w:instrText>PAGE   \* MERGEFORMAT</w:instrText>
        </w:r>
        <w:r>
          <w:fldChar w:fldCharType="separate"/>
        </w:r>
        <w:r>
          <w:t>2</w:t>
        </w:r>
        <w:r>
          <w:fldChar w:fldCharType="end"/>
        </w:r>
      </w:p>
    </w:sdtContent>
  </w:sdt>
  <w:p w14:paraId="2F47D40F" w14:textId="77777777" w:rsidR="00C15630" w:rsidRDefault="00C156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44AA7" w14:textId="77777777" w:rsidR="00C15630" w:rsidRDefault="00C15630" w:rsidP="00107834">
      <w:pPr>
        <w:spacing w:line="240" w:lineRule="auto"/>
      </w:pPr>
      <w:r>
        <w:separator/>
      </w:r>
    </w:p>
  </w:footnote>
  <w:footnote w:type="continuationSeparator" w:id="0">
    <w:p w14:paraId="0E835E3D" w14:textId="77777777" w:rsidR="00C15630" w:rsidRDefault="00C15630" w:rsidP="00107834">
      <w:pPr>
        <w:spacing w:line="240" w:lineRule="auto"/>
      </w:pPr>
      <w:r>
        <w:continuationSeparator/>
      </w:r>
    </w:p>
  </w:footnote>
  <w:footnote w:id="1">
    <w:p w14:paraId="51270EA3" w14:textId="77777777" w:rsidR="00C15630" w:rsidRDefault="00C15630" w:rsidP="00F51BB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1C04" w14:textId="0648E40F" w:rsidR="00C15630" w:rsidRDefault="00C15630" w:rsidP="00C817FE">
    <w:pPr>
      <w:pStyle w:val="Glava"/>
      <w:rPr>
        <w:noProof/>
      </w:rPr>
    </w:pPr>
    <w:r>
      <w:rPr>
        <w:noProof/>
      </w:rPr>
      <w:t xml:space="preserve">                                 </w:t>
    </w:r>
  </w:p>
  <w:p w14:paraId="3561D0F7" w14:textId="77777777" w:rsidR="00C15630" w:rsidRPr="00C817FE" w:rsidRDefault="00C15630" w:rsidP="00C817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C4F43" w14:textId="0010E98E" w:rsidR="00C15630" w:rsidRDefault="00C15630">
    <w:pPr>
      <w:pStyle w:val="Glava"/>
    </w:pPr>
    <w:r>
      <w:rPr>
        <w:noProof/>
      </w:rPr>
      <w:t xml:space="preserve">                                         </w:t>
    </w:r>
  </w:p>
  <w:p w14:paraId="4A9B857F" w14:textId="47D7B9B6" w:rsidR="00C15630" w:rsidRDefault="00C15630"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7240DBC"/>
    <w:multiLevelType w:val="hybridMultilevel"/>
    <w:tmpl w:val="3A1C9D0E"/>
    <w:lvl w:ilvl="0" w:tplc="D500150E">
      <w:start w:val="5"/>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9B0C90"/>
    <w:multiLevelType w:val="hybridMultilevel"/>
    <w:tmpl w:val="58B8082C"/>
    <w:lvl w:ilvl="0" w:tplc="734CB48E">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1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3AA1781A"/>
    <w:multiLevelType w:val="hybridMultilevel"/>
    <w:tmpl w:val="B8A04A78"/>
    <w:lvl w:ilvl="0" w:tplc="A9B2B45C">
      <w:numFmt w:val="bullet"/>
      <w:lvlText w:val="-"/>
      <w:lvlJc w:val="left"/>
      <w:pPr>
        <w:ind w:left="720" w:hanging="360"/>
      </w:pPr>
      <w:rPr>
        <w:rFonts w:ascii="Century Gothic" w:eastAsia="Calibri" w:hAnsi="Century Gothic"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960CE316"/>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364FA2"/>
    <w:multiLevelType w:val="hybridMultilevel"/>
    <w:tmpl w:val="BDEA51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BF7914"/>
    <w:multiLevelType w:val="hybridMultilevel"/>
    <w:tmpl w:val="BCB293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4A62E05"/>
    <w:multiLevelType w:val="hybridMultilevel"/>
    <w:tmpl w:val="1F58F6F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56A1D45"/>
    <w:multiLevelType w:val="multilevel"/>
    <w:tmpl w:val="8D043A44"/>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3D6015"/>
    <w:multiLevelType w:val="hybridMultilevel"/>
    <w:tmpl w:val="A8228AE6"/>
    <w:lvl w:ilvl="0" w:tplc="73BC80F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5134EA"/>
    <w:multiLevelType w:val="hybridMultilevel"/>
    <w:tmpl w:val="A544CD8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1687BD9"/>
    <w:multiLevelType w:val="hybridMultilevel"/>
    <w:tmpl w:val="D4DCA984"/>
    <w:lvl w:ilvl="0" w:tplc="0424000F">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7ECD59E3"/>
    <w:multiLevelType w:val="hybridMultilevel"/>
    <w:tmpl w:val="4E765FEC"/>
    <w:lvl w:ilvl="0" w:tplc="D4F41D1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6"/>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5"/>
  </w:num>
  <w:num w:numId="4">
    <w:abstractNumId w:val="13"/>
  </w:num>
  <w:num w:numId="5">
    <w:abstractNumId w:val="15"/>
  </w:num>
  <w:num w:numId="6">
    <w:abstractNumId w:val="4"/>
  </w:num>
  <w:num w:numId="7">
    <w:abstractNumId w:val="0"/>
  </w:num>
  <w:num w:numId="8">
    <w:abstractNumId w:val="14"/>
  </w:num>
  <w:num w:numId="9">
    <w:abstractNumId w:val="3"/>
  </w:num>
  <w:num w:numId="10">
    <w:abstractNumId w:val="21"/>
  </w:num>
  <w:num w:numId="11">
    <w:abstractNumId w:val="22"/>
  </w:num>
  <w:num w:numId="12">
    <w:abstractNumId w:val="5"/>
  </w:num>
  <w:num w:numId="13">
    <w:abstractNumId w:val="8"/>
  </w:num>
  <w:num w:numId="14">
    <w:abstractNumId w:val="11"/>
  </w:num>
  <w:num w:numId="15">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abstractNumId w:val="1"/>
  </w:num>
  <w:num w:numId="17">
    <w:abstractNumId w:val="6"/>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3"/>
  </w:num>
  <w:num w:numId="2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34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24"/>
  </w:num>
  <w:num w:numId="24">
    <w:abstractNumId w:val="20"/>
  </w:num>
  <w:num w:numId="25">
    <w:abstractNumId w:val="2"/>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9"/>
  </w:num>
  <w:num w:numId="29">
    <w:abstractNumId w:val="10"/>
  </w:num>
  <w:num w:numId="3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29"/>
  </w:num>
  <w:num w:numId="3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1E26"/>
    <w:rsid w:val="00000E14"/>
    <w:rsid w:val="000012AB"/>
    <w:rsid w:val="00001F83"/>
    <w:rsid w:val="000020E7"/>
    <w:rsid w:val="00002A2A"/>
    <w:rsid w:val="000042F4"/>
    <w:rsid w:val="00004B23"/>
    <w:rsid w:val="000054A4"/>
    <w:rsid w:val="00005B74"/>
    <w:rsid w:val="00005D11"/>
    <w:rsid w:val="00005F4B"/>
    <w:rsid w:val="00010E67"/>
    <w:rsid w:val="00011ADB"/>
    <w:rsid w:val="0001557A"/>
    <w:rsid w:val="00015DD6"/>
    <w:rsid w:val="00016019"/>
    <w:rsid w:val="00022CFC"/>
    <w:rsid w:val="000230BE"/>
    <w:rsid w:val="00023BCE"/>
    <w:rsid w:val="000259DC"/>
    <w:rsid w:val="0002772E"/>
    <w:rsid w:val="0003119A"/>
    <w:rsid w:val="000317C4"/>
    <w:rsid w:val="00032AA5"/>
    <w:rsid w:val="000344DF"/>
    <w:rsid w:val="0003458C"/>
    <w:rsid w:val="000377C2"/>
    <w:rsid w:val="00037D15"/>
    <w:rsid w:val="00041571"/>
    <w:rsid w:val="0004189C"/>
    <w:rsid w:val="00041F1B"/>
    <w:rsid w:val="00047DE9"/>
    <w:rsid w:val="000508A6"/>
    <w:rsid w:val="00053B35"/>
    <w:rsid w:val="00054063"/>
    <w:rsid w:val="00060E2A"/>
    <w:rsid w:val="0006117D"/>
    <w:rsid w:val="000623F1"/>
    <w:rsid w:val="000626D1"/>
    <w:rsid w:val="0006500B"/>
    <w:rsid w:val="0006501F"/>
    <w:rsid w:val="00065CD3"/>
    <w:rsid w:val="00067FC4"/>
    <w:rsid w:val="0007004C"/>
    <w:rsid w:val="000718A6"/>
    <w:rsid w:val="000723DA"/>
    <w:rsid w:val="00073646"/>
    <w:rsid w:val="00073A24"/>
    <w:rsid w:val="000753C0"/>
    <w:rsid w:val="000757BF"/>
    <w:rsid w:val="00076DF3"/>
    <w:rsid w:val="000774BC"/>
    <w:rsid w:val="00077BD5"/>
    <w:rsid w:val="00080B4D"/>
    <w:rsid w:val="0008140E"/>
    <w:rsid w:val="00083CA3"/>
    <w:rsid w:val="000874A3"/>
    <w:rsid w:val="000918E8"/>
    <w:rsid w:val="00091B32"/>
    <w:rsid w:val="000925A0"/>
    <w:rsid w:val="000942A4"/>
    <w:rsid w:val="00095EA3"/>
    <w:rsid w:val="000965DF"/>
    <w:rsid w:val="0009777D"/>
    <w:rsid w:val="00097A5F"/>
    <w:rsid w:val="00097A70"/>
    <w:rsid w:val="000A1C12"/>
    <w:rsid w:val="000A3027"/>
    <w:rsid w:val="000A351D"/>
    <w:rsid w:val="000A4471"/>
    <w:rsid w:val="000A45B0"/>
    <w:rsid w:val="000A4B6A"/>
    <w:rsid w:val="000A6C19"/>
    <w:rsid w:val="000A71DC"/>
    <w:rsid w:val="000B02D6"/>
    <w:rsid w:val="000B0326"/>
    <w:rsid w:val="000B21DA"/>
    <w:rsid w:val="000B281D"/>
    <w:rsid w:val="000B2F24"/>
    <w:rsid w:val="000B66C4"/>
    <w:rsid w:val="000B7A9C"/>
    <w:rsid w:val="000C0893"/>
    <w:rsid w:val="000C5490"/>
    <w:rsid w:val="000C735E"/>
    <w:rsid w:val="000C799C"/>
    <w:rsid w:val="000D0F87"/>
    <w:rsid w:val="000D16FC"/>
    <w:rsid w:val="000D2C16"/>
    <w:rsid w:val="000D4356"/>
    <w:rsid w:val="000D4555"/>
    <w:rsid w:val="000D463C"/>
    <w:rsid w:val="000D63E4"/>
    <w:rsid w:val="000D6D33"/>
    <w:rsid w:val="000E1927"/>
    <w:rsid w:val="000E2641"/>
    <w:rsid w:val="000E2AF5"/>
    <w:rsid w:val="000E488E"/>
    <w:rsid w:val="000E4EF2"/>
    <w:rsid w:val="000E7116"/>
    <w:rsid w:val="000E7E80"/>
    <w:rsid w:val="000F085B"/>
    <w:rsid w:val="000F17B2"/>
    <w:rsid w:val="000F3078"/>
    <w:rsid w:val="000F452D"/>
    <w:rsid w:val="000F6A70"/>
    <w:rsid w:val="000F75C6"/>
    <w:rsid w:val="000F7CEC"/>
    <w:rsid w:val="0010091F"/>
    <w:rsid w:val="00101682"/>
    <w:rsid w:val="00101BD5"/>
    <w:rsid w:val="00103EAE"/>
    <w:rsid w:val="001063A8"/>
    <w:rsid w:val="00106594"/>
    <w:rsid w:val="00107676"/>
    <w:rsid w:val="00107834"/>
    <w:rsid w:val="00113F5A"/>
    <w:rsid w:val="0011549B"/>
    <w:rsid w:val="0011613B"/>
    <w:rsid w:val="00120550"/>
    <w:rsid w:val="00120B8C"/>
    <w:rsid w:val="00121908"/>
    <w:rsid w:val="00121D64"/>
    <w:rsid w:val="001245CF"/>
    <w:rsid w:val="00124B4A"/>
    <w:rsid w:val="0012523E"/>
    <w:rsid w:val="00126055"/>
    <w:rsid w:val="00126FA0"/>
    <w:rsid w:val="001278E6"/>
    <w:rsid w:val="0013081E"/>
    <w:rsid w:val="00130AA6"/>
    <w:rsid w:val="001317DD"/>
    <w:rsid w:val="00131CF2"/>
    <w:rsid w:val="00133076"/>
    <w:rsid w:val="00133490"/>
    <w:rsid w:val="00133E9C"/>
    <w:rsid w:val="00134767"/>
    <w:rsid w:val="00135AF3"/>
    <w:rsid w:val="001363B4"/>
    <w:rsid w:val="00140271"/>
    <w:rsid w:val="00142B7E"/>
    <w:rsid w:val="00142CC1"/>
    <w:rsid w:val="00142EA9"/>
    <w:rsid w:val="00143730"/>
    <w:rsid w:val="00144346"/>
    <w:rsid w:val="00144A29"/>
    <w:rsid w:val="00145158"/>
    <w:rsid w:val="0014694B"/>
    <w:rsid w:val="00146AEE"/>
    <w:rsid w:val="001477D3"/>
    <w:rsid w:val="00150B80"/>
    <w:rsid w:val="001521E7"/>
    <w:rsid w:val="00152883"/>
    <w:rsid w:val="00152B13"/>
    <w:rsid w:val="00161559"/>
    <w:rsid w:val="00161942"/>
    <w:rsid w:val="0016338C"/>
    <w:rsid w:val="001635B7"/>
    <w:rsid w:val="00164F36"/>
    <w:rsid w:val="00166B3B"/>
    <w:rsid w:val="00167D8E"/>
    <w:rsid w:val="001709B6"/>
    <w:rsid w:val="00170BDA"/>
    <w:rsid w:val="001716C5"/>
    <w:rsid w:val="0017202C"/>
    <w:rsid w:val="0017436F"/>
    <w:rsid w:val="00174D87"/>
    <w:rsid w:val="001757AF"/>
    <w:rsid w:val="00180118"/>
    <w:rsid w:val="00180D92"/>
    <w:rsid w:val="001820E0"/>
    <w:rsid w:val="00182BED"/>
    <w:rsid w:val="00183049"/>
    <w:rsid w:val="001841E3"/>
    <w:rsid w:val="0018465B"/>
    <w:rsid w:val="0018717F"/>
    <w:rsid w:val="00192A27"/>
    <w:rsid w:val="00193824"/>
    <w:rsid w:val="00195401"/>
    <w:rsid w:val="00195606"/>
    <w:rsid w:val="00195A2A"/>
    <w:rsid w:val="00195B86"/>
    <w:rsid w:val="00195D73"/>
    <w:rsid w:val="001960B0"/>
    <w:rsid w:val="00196B6A"/>
    <w:rsid w:val="0019797F"/>
    <w:rsid w:val="001A06F0"/>
    <w:rsid w:val="001A09C7"/>
    <w:rsid w:val="001A0B1F"/>
    <w:rsid w:val="001A2FC6"/>
    <w:rsid w:val="001A3FA5"/>
    <w:rsid w:val="001A407F"/>
    <w:rsid w:val="001A4547"/>
    <w:rsid w:val="001A4724"/>
    <w:rsid w:val="001A4728"/>
    <w:rsid w:val="001A6646"/>
    <w:rsid w:val="001B0726"/>
    <w:rsid w:val="001B3F76"/>
    <w:rsid w:val="001B46E1"/>
    <w:rsid w:val="001B6746"/>
    <w:rsid w:val="001B6B52"/>
    <w:rsid w:val="001B6B59"/>
    <w:rsid w:val="001B7203"/>
    <w:rsid w:val="001C14FA"/>
    <w:rsid w:val="001C1C5C"/>
    <w:rsid w:val="001C294D"/>
    <w:rsid w:val="001C42AC"/>
    <w:rsid w:val="001C465D"/>
    <w:rsid w:val="001C4D3A"/>
    <w:rsid w:val="001C5AE3"/>
    <w:rsid w:val="001C6056"/>
    <w:rsid w:val="001D2E44"/>
    <w:rsid w:val="001D46BA"/>
    <w:rsid w:val="001D6A27"/>
    <w:rsid w:val="001D6D1B"/>
    <w:rsid w:val="001E124C"/>
    <w:rsid w:val="001E1E80"/>
    <w:rsid w:val="001E2EA1"/>
    <w:rsid w:val="001E2F0F"/>
    <w:rsid w:val="001E3A61"/>
    <w:rsid w:val="001E47DB"/>
    <w:rsid w:val="001E4A48"/>
    <w:rsid w:val="001E685C"/>
    <w:rsid w:val="001E6B70"/>
    <w:rsid w:val="001F0156"/>
    <w:rsid w:val="001F0C07"/>
    <w:rsid w:val="001F200C"/>
    <w:rsid w:val="001F22A5"/>
    <w:rsid w:val="001F2C54"/>
    <w:rsid w:val="001F3906"/>
    <w:rsid w:val="001F44EE"/>
    <w:rsid w:val="001F5C2E"/>
    <w:rsid w:val="001F614F"/>
    <w:rsid w:val="001F6BEA"/>
    <w:rsid w:val="001F6F87"/>
    <w:rsid w:val="001F7E20"/>
    <w:rsid w:val="002016D3"/>
    <w:rsid w:val="00203401"/>
    <w:rsid w:val="00204C5C"/>
    <w:rsid w:val="00204C7C"/>
    <w:rsid w:val="00205961"/>
    <w:rsid w:val="00205A87"/>
    <w:rsid w:val="002117EE"/>
    <w:rsid w:val="002124F6"/>
    <w:rsid w:val="00212EED"/>
    <w:rsid w:val="00213A94"/>
    <w:rsid w:val="00215DC4"/>
    <w:rsid w:val="00217588"/>
    <w:rsid w:val="00217E26"/>
    <w:rsid w:val="0022082F"/>
    <w:rsid w:val="002209CB"/>
    <w:rsid w:val="00224601"/>
    <w:rsid w:val="0022522F"/>
    <w:rsid w:val="002255E1"/>
    <w:rsid w:val="002261D3"/>
    <w:rsid w:val="00226968"/>
    <w:rsid w:val="00227000"/>
    <w:rsid w:val="0023121E"/>
    <w:rsid w:val="00232CB5"/>
    <w:rsid w:val="0023306B"/>
    <w:rsid w:val="002334D2"/>
    <w:rsid w:val="002336D8"/>
    <w:rsid w:val="0023385B"/>
    <w:rsid w:val="00234453"/>
    <w:rsid w:val="00235127"/>
    <w:rsid w:val="00237077"/>
    <w:rsid w:val="002377FC"/>
    <w:rsid w:val="00242AB7"/>
    <w:rsid w:val="00242B0A"/>
    <w:rsid w:val="00242E7F"/>
    <w:rsid w:val="0024386E"/>
    <w:rsid w:val="00244EAA"/>
    <w:rsid w:val="0024601E"/>
    <w:rsid w:val="002460DE"/>
    <w:rsid w:val="00246F21"/>
    <w:rsid w:val="00250608"/>
    <w:rsid w:val="00250DDC"/>
    <w:rsid w:val="0025212F"/>
    <w:rsid w:val="00252A75"/>
    <w:rsid w:val="00253483"/>
    <w:rsid w:val="002542A8"/>
    <w:rsid w:val="002544E9"/>
    <w:rsid w:val="00254888"/>
    <w:rsid w:val="00255517"/>
    <w:rsid w:val="00256329"/>
    <w:rsid w:val="00256BBC"/>
    <w:rsid w:val="00257810"/>
    <w:rsid w:val="002579D1"/>
    <w:rsid w:val="00261DF2"/>
    <w:rsid w:val="00262476"/>
    <w:rsid w:val="0026289B"/>
    <w:rsid w:val="002634ED"/>
    <w:rsid w:val="002639F8"/>
    <w:rsid w:val="00263F7A"/>
    <w:rsid w:val="0026452D"/>
    <w:rsid w:val="0026513A"/>
    <w:rsid w:val="00270477"/>
    <w:rsid w:val="00270A35"/>
    <w:rsid w:val="00271181"/>
    <w:rsid w:val="00274220"/>
    <w:rsid w:val="00274551"/>
    <w:rsid w:val="00275B08"/>
    <w:rsid w:val="002769E8"/>
    <w:rsid w:val="00276EB6"/>
    <w:rsid w:val="00280C52"/>
    <w:rsid w:val="002814E9"/>
    <w:rsid w:val="00281AAF"/>
    <w:rsid w:val="00282C53"/>
    <w:rsid w:val="002838E4"/>
    <w:rsid w:val="00284CD5"/>
    <w:rsid w:val="0028605D"/>
    <w:rsid w:val="00286AE8"/>
    <w:rsid w:val="002903E9"/>
    <w:rsid w:val="0029059E"/>
    <w:rsid w:val="00291669"/>
    <w:rsid w:val="00291AFB"/>
    <w:rsid w:val="00292535"/>
    <w:rsid w:val="00292941"/>
    <w:rsid w:val="00292D53"/>
    <w:rsid w:val="00294770"/>
    <w:rsid w:val="00294912"/>
    <w:rsid w:val="002958FE"/>
    <w:rsid w:val="002A06FB"/>
    <w:rsid w:val="002A267D"/>
    <w:rsid w:val="002A2E40"/>
    <w:rsid w:val="002A3034"/>
    <w:rsid w:val="002A367F"/>
    <w:rsid w:val="002A4D70"/>
    <w:rsid w:val="002A6853"/>
    <w:rsid w:val="002A6E89"/>
    <w:rsid w:val="002A7F4E"/>
    <w:rsid w:val="002B0C97"/>
    <w:rsid w:val="002B1C19"/>
    <w:rsid w:val="002B2813"/>
    <w:rsid w:val="002B2B13"/>
    <w:rsid w:val="002B5236"/>
    <w:rsid w:val="002C035F"/>
    <w:rsid w:val="002C0B79"/>
    <w:rsid w:val="002C173A"/>
    <w:rsid w:val="002C2B07"/>
    <w:rsid w:val="002C2C49"/>
    <w:rsid w:val="002C3975"/>
    <w:rsid w:val="002C427C"/>
    <w:rsid w:val="002C5389"/>
    <w:rsid w:val="002C64A7"/>
    <w:rsid w:val="002C6568"/>
    <w:rsid w:val="002C69C7"/>
    <w:rsid w:val="002C7FC7"/>
    <w:rsid w:val="002D07DC"/>
    <w:rsid w:val="002D07E6"/>
    <w:rsid w:val="002D0E71"/>
    <w:rsid w:val="002D0EA7"/>
    <w:rsid w:val="002D151E"/>
    <w:rsid w:val="002D267E"/>
    <w:rsid w:val="002D3E45"/>
    <w:rsid w:val="002D4A74"/>
    <w:rsid w:val="002D4F2D"/>
    <w:rsid w:val="002D5895"/>
    <w:rsid w:val="002D5EF5"/>
    <w:rsid w:val="002D6CB5"/>
    <w:rsid w:val="002D7196"/>
    <w:rsid w:val="002D75E1"/>
    <w:rsid w:val="002D7718"/>
    <w:rsid w:val="002E0419"/>
    <w:rsid w:val="002E1DE9"/>
    <w:rsid w:val="002E2CC6"/>
    <w:rsid w:val="002E383E"/>
    <w:rsid w:val="002E41DD"/>
    <w:rsid w:val="002E4896"/>
    <w:rsid w:val="002E4ECA"/>
    <w:rsid w:val="002E7C81"/>
    <w:rsid w:val="002F0A66"/>
    <w:rsid w:val="002F3292"/>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689"/>
    <w:rsid w:val="00320747"/>
    <w:rsid w:val="00320AE5"/>
    <w:rsid w:val="00321E8F"/>
    <w:rsid w:val="003220BA"/>
    <w:rsid w:val="0032384C"/>
    <w:rsid w:val="0032399A"/>
    <w:rsid w:val="00323DE4"/>
    <w:rsid w:val="0032688F"/>
    <w:rsid w:val="00326A2A"/>
    <w:rsid w:val="00327FD1"/>
    <w:rsid w:val="00331EBA"/>
    <w:rsid w:val="003334F7"/>
    <w:rsid w:val="00333B16"/>
    <w:rsid w:val="00333B73"/>
    <w:rsid w:val="003353C1"/>
    <w:rsid w:val="00335735"/>
    <w:rsid w:val="00335EE6"/>
    <w:rsid w:val="00335F92"/>
    <w:rsid w:val="00337457"/>
    <w:rsid w:val="0034074E"/>
    <w:rsid w:val="00342B1C"/>
    <w:rsid w:val="003433FF"/>
    <w:rsid w:val="003439F3"/>
    <w:rsid w:val="00343A24"/>
    <w:rsid w:val="00344AF0"/>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10A"/>
    <w:rsid w:val="00367FDB"/>
    <w:rsid w:val="0037030A"/>
    <w:rsid w:val="00370B6D"/>
    <w:rsid w:val="00373A0C"/>
    <w:rsid w:val="00375AD9"/>
    <w:rsid w:val="00376417"/>
    <w:rsid w:val="003775FF"/>
    <w:rsid w:val="00377E52"/>
    <w:rsid w:val="003807A4"/>
    <w:rsid w:val="003807D9"/>
    <w:rsid w:val="00380A46"/>
    <w:rsid w:val="003815B3"/>
    <w:rsid w:val="00384883"/>
    <w:rsid w:val="003857D0"/>
    <w:rsid w:val="003871AF"/>
    <w:rsid w:val="003909C0"/>
    <w:rsid w:val="003909F6"/>
    <w:rsid w:val="00390A03"/>
    <w:rsid w:val="00390E8C"/>
    <w:rsid w:val="00391D7C"/>
    <w:rsid w:val="0039329F"/>
    <w:rsid w:val="00393BED"/>
    <w:rsid w:val="00395CA3"/>
    <w:rsid w:val="00396276"/>
    <w:rsid w:val="003963D9"/>
    <w:rsid w:val="00396AEE"/>
    <w:rsid w:val="0039731C"/>
    <w:rsid w:val="003978D1"/>
    <w:rsid w:val="003A00D9"/>
    <w:rsid w:val="003A2683"/>
    <w:rsid w:val="003A2A07"/>
    <w:rsid w:val="003A2B68"/>
    <w:rsid w:val="003A7412"/>
    <w:rsid w:val="003A77BA"/>
    <w:rsid w:val="003B0A1A"/>
    <w:rsid w:val="003B0D9F"/>
    <w:rsid w:val="003B0F86"/>
    <w:rsid w:val="003B4010"/>
    <w:rsid w:val="003B54F3"/>
    <w:rsid w:val="003B5660"/>
    <w:rsid w:val="003B5B0C"/>
    <w:rsid w:val="003B5E6F"/>
    <w:rsid w:val="003B6034"/>
    <w:rsid w:val="003B658B"/>
    <w:rsid w:val="003B66CD"/>
    <w:rsid w:val="003B67DE"/>
    <w:rsid w:val="003B6BB8"/>
    <w:rsid w:val="003C020D"/>
    <w:rsid w:val="003C0B2F"/>
    <w:rsid w:val="003C11EF"/>
    <w:rsid w:val="003C1983"/>
    <w:rsid w:val="003C4159"/>
    <w:rsid w:val="003C5BCE"/>
    <w:rsid w:val="003C5CB2"/>
    <w:rsid w:val="003C6325"/>
    <w:rsid w:val="003D09CD"/>
    <w:rsid w:val="003D1F76"/>
    <w:rsid w:val="003D2314"/>
    <w:rsid w:val="003D4258"/>
    <w:rsid w:val="003D5213"/>
    <w:rsid w:val="003D588D"/>
    <w:rsid w:val="003D5C07"/>
    <w:rsid w:val="003D5DE5"/>
    <w:rsid w:val="003D6AF6"/>
    <w:rsid w:val="003D6F8D"/>
    <w:rsid w:val="003D7FC0"/>
    <w:rsid w:val="003E02C0"/>
    <w:rsid w:val="003E0C42"/>
    <w:rsid w:val="003E2C47"/>
    <w:rsid w:val="003F03D3"/>
    <w:rsid w:val="003F28B0"/>
    <w:rsid w:val="003F3FD8"/>
    <w:rsid w:val="003F49CD"/>
    <w:rsid w:val="003F4FDA"/>
    <w:rsid w:val="003F7D4F"/>
    <w:rsid w:val="00400A3C"/>
    <w:rsid w:val="004019A3"/>
    <w:rsid w:val="004053B1"/>
    <w:rsid w:val="0040744E"/>
    <w:rsid w:val="00410ACE"/>
    <w:rsid w:val="00413515"/>
    <w:rsid w:val="00415312"/>
    <w:rsid w:val="00416434"/>
    <w:rsid w:val="004207D9"/>
    <w:rsid w:val="00422B61"/>
    <w:rsid w:val="00423531"/>
    <w:rsid w:val="0042464F"/>
    <w:rsid w:val="00424886"/>
    <w:rsid w:val="00426332"/>
    <w:rsid w:val="004305EB"/>
    <w:rsid w:val="004306AB"/>
    <w:rsid w:val="00430901"/>
    <w:rsid w:val="00431E63"/>
    <w:rsid w:val="00433926"/>
    <w:rsid w:val="0043429B"/>
    <w:rsid w:val="00435212"/>
    <w:rsid w:val="00436282"/>
    <w:rsid w:val="004366B0"/>
    <w:rsid w:val="00442834"/>
    <w:rsid w:val="00442953"/>
    <w:rsid w:val="004430D9"/>
    <w:rsid w:val="00443B44"/>
    <w:rsid w:val="004441CF"/>
    <w:rsid w:val="0044429C"/>
    <w:rsid w:val="00444853"/>
    <w:rsid w:val="00445CCF"/>
    <w:rsid w:val="00445DA3"/>
    <w:rsid w:val="00445FA8"/>
    <w:rsid w:val="00446020"/>
    <w:rsid w:val="00446057"/>
    <w:rsid w:val="004476BF"/>
    <w:rsid w:val="00447E6C"/>
    <w:rsid w:val="00450FAE"/>
    <w:rsid w:val="00451572"/>
    <w:rsid w:val="0045238D"/>
    <w:rsid w:val="004556E8"/>
    <w:rsid w:val="00455CB9"/>
    <w:rsid w:val="00455F3B"/>
    <w:rsid w:val="004574D9"/>
    <w:rsid w:val="00457BCC"/>
    <w:rsid w:val="004608B8"/>
    <w:rsid w:val="00461CD5"/>
    <w:rsid w:val="0046246E"/>
    <w:rsid w:val="00462D76"/>
    <w:rsid w:val="00465396"/>
    <w:rsid w:val="004654B2"/>
    <w:rsid w:val="004667AA"/>
    <w:rsid w:val="00470593"/>
    <w:rsid w:val="00470CB5"/>
    <w:rsid w:val="00471764"/>
    <w:rsid w:val="0047215B"/>
    <w:rsid w:val="0047224F"/>
    <w:rsid w:val="00473156"/>
    <w:rsid w:val="00473C84"/>
    <w:rsid w:val="00475CFC"/>
    <w:rsid w:val="00477B39"/>
    <w:rsid w:val="00481508"/>
    <w:rsid w:val="00481C3E"/>
    <w:rsid w:val="00483566"/>
    <w:rsid w:val="00483612"/>
    <w:rsid w:val="00486248"/>
    <w:rsid w:val="00487318"/>
    <w:rsid w:val="00492E45"/>
    <w:rsid w:val="0049627E"/>
    <w:rsid w:val="0049684E"/>
    <w:rsid w:val="00496903"/>
    <w:rsid w:val="00496C55"/>
    <w:rsid w:val="00497035"/>
    <w:rsid w:val="004A06D9"/>
    <w:rsid w:val="004A0EBC"/>
    <w:rsid w:val="004A20B9"/>
    <w:rsid w:val="004A62FF"/>
    <w:rsid w:val="004A7E58"/>
    <w:rsid w:val="004B3A95"/>
    <w:rsid w:val="004B4DB1"/>
    <w:rsid w:val="004B5BF5"/>
    <w:rsid w:val="004B5C9C"/>
    <w:rsid w:val="004B6BB8"/>
    <w:rsid w:val="004B7F76"/>
    <w:rsid w:val="004C0D42"/>
    <w:rsid w:val="004C0DEA"/>
    <w:rsid w:val="004C3269"/>
    <w:rsid w:val="004C33C4"/>
    <w:rsid w:val="004C375A"/>
    <w:rsid w:val="004C385F"/>
    <w:rsid w:val="004C3FAB"/>
    <w:rsid w:val="004C6D4D"/>
    <w:rsid w:val="004C6F58"/>
    <w:rsid w:val="004C77D7"/>
    <w:rsid w:val="004D0122"/>
    <w:rsid w:val="004D1D42"/>
    <w:rsid w:val="004D2D58"/>
    <w:rsid w:val="004D486A"/>
    <w:rsid w:val="004D5EF4"/>
    <w:rsid w:val="004D70B7"/>
    <w:rsid w:val="004E0484"/>
    <w:rsid w:val="004E0984"/>
    <w:rsid w:val="004E0A9F"/>
    <w:rsid w:val="004E0AFE"/>
    <w:rsid w:val="004E118C"/>
    <w:rsid w:val="004E11CA"/>
    <w:rsid w:val="004E2775"/>
    <w:rsid w:val="004E2EF9"/>
    <w:rsid w:val="004E4BE3"/>
    <w:rsid w:val="004E52E5"/>
    <w:rsid w:val="004E5930"/>
    <w:rsid w:val="004E6C30"/>
    <w:rsid w:val="004F093D"/>
    <w:rsid w:val="004F0F95"/>
    <w:rsid w:val="004F12C5"/>
    <w:rsid w:val="004F283B"/>
    <w:rsid w:val="004F5293"/>
    <w:rsid w:val="004F54B2"/>
    <w:rsid w:val="004F5F6A"/>
    <w:rsid w:val="004F75B2"/>
    <w:rsid w:val="00500070"/>
    <w:rsid w:val="00501C79"/>
    <w:rsid w:val="00501F03"/>
    <w:rsid w:val="0050248B"/>
    <w:rsid w:val="005027BF"/>
    <w:rsid w:val="00502DDC"/>
    <w:rsid w:val="00505019"/>
    <w:rsid w:val="005051B7"/>
    <w:rsid w:val="00505E59"/>
    <w:rsid w:val="00505FB5"/>
    <w:rsid w:val="00506BA4"/>
    <w:rsid w:val="0050714F"/>
    <w:rsid w:val="00511EFA"/>
    <w:rsid w:val="005120D9"/>
    <w:rsid w:val="00514BDF"/>
    <w:rsid w:val="005150E9"/>
    <w:rsid w:val="00516E67"/>
    <w:rsid w:val="00517278"/>
    <w:rsid w:val="005178B0"/>
    <w:rsid w:val="0052361B"/>
    <w:rsid w:val="005251D2"/>
    <w:rsid w:val="005252BD"/>
    <w:rsid w:val="0052690F"/>
    <w:rsid w:val="005273F9"/>
    <w:rsid w:val="00527E85"/>
    <w:rsid w:val="00530443"/>
    <w:rsid w:val="00530589"/>
    <w:rsid w:val="0053094B"/>
    <w:rsid w:val="005312FE"/>
    <w:rsid w:val="00531D06"/>
    <w:rsid w:val="00533A03"/>
    <w:rsid w:val="00535149"/>
    <w:rsid w:val="00535DB7"/>
    <w:rsid w:val="00535F30"/>
    <w:rsid w:val="00536C6A"/>
    <w:rsid w:val="00536EF9"/>
    <w:rsid w:val="00537BCA"/>
    <w:rsid w:val="005418FF"/>
    <w:rsid w:val="00541EB2"/>
    <w:rsid w:val="005436E4"/>
    <w:rsid w:val="00543EC8"/>
    <w:rsid w:val="005443DB"/>
    <w:rsid w:val="005445E4"/>
    <w:rsid w:val="00544E43"/>
    <w:rsid w:val="00545064"/>
    <w:rsid w:val="005458A2"/>
    <w:rsid w:val="00545E5A"/>
    <w:rsid w:val="005470DC"/>
    <w:rsid w:val="00552466"/>
    <w:rsid w:val="005531CE"/>
    <w:rsid w:val="005539BB"/>
    <w:rsid w:val="00553F5D"/>
    <w:rsid w:val="005561F2"/>
    <w:rsid w:val="005569B1"/>
    <w:rsid w:val="00556FFE"/>
    <w:rsid w:val="005571B4"/>
    <w:rsid w:val="00562027"/>
    <w:rsid w:val="00562109"/>
    <w:rsid w:val="00562D53"/>
    <w:rsid w:val="00564099"/>
    <w:rsid w:val="00565170"/>
    <w:rsid w:val="00567A39"/>
    <w:rsid w:val="00567BB4"/>
    <w:rsid w:val="00567D4A"/>
    <w:rsid w:val="00570C88"/>
    <w:rsid w:val="00570CFD"/>
    <w:rsid w:val="00572883"/>
    <w:rsid w:val="00573362"/>
    <w:rsid w:val="00573B9B"/>
    <w:rsid w:val="00574B85"/>
    <w:rsid w:val="00575125"/>
    <w:rsid w:val="005754EA"/>
    <w:rsid w:val="005756E5"/>
    <w:rsid w:val="005759EA"/>
    <w:rsid w:val="00577820"/>
    <w:rsid w:val="00577A4B"/>
    <w:rsid w:val="0058135E"/>
    <w:rsid w:val="00581651"/>
    <w:rsid w:val="00582420"/>
    <w:rsid w:val="005842A9"/>
    <w:rsid w:val="005848B0"/>
    <w:rsid w:val="005849D8"/>
    <w:rsid w:val="00584FC5"/>
    <w:rsid w:val="0058640D"/>
    <w:rsid w:val="0058694A"/>
    <w:rsid w:val="0059093D"/>
    <w:rsid w:val="00590B6F"/>
    <w:rsid w:val="00591C93"/>
    <w:rsid w:val="00592C34"/>
    <w:rsid w:val="00594F58"/>
    <w:rsid w:val="005951C5"/>
    <w:rsid w:val="00595341"/>
    <w:rsid w:val="00595D94"/>
    <w:rsid w:val="00596401"/>
    <w:rsid w:val="00596CAB"/>
    <w:rsid w:val="00597F6A"/>
    <w:rsid w:val="005A05AA"/>
    <w:rsid w:val="005A0946"/>
    <w:rsid w:val="005A2D08"/>
    <w:rsid w:val="005A370E"/>
    <w:rsid w:val="005A3838"/>
    <w:rsid w:val="005A4097"/>
    <w:rsid w:val="005A4F72"/>
    <w:rsid w:val="005A653F"/>
    <w:rsid w:val="005A7768"/>
    <w:rsid w:val="005B1A7E"/>
    <w:rsid w:val="005B2AF7"/>
    <w:rsid w:val="005B3D9F"/>
    <w:rsid w:val="005B48AD"/>
    <w:rsid w:val="005B5009"/>
    <w:rsid w:val="005B725E"/>
    <w:rsid w:val="005C0E72"/>
    <w:rsid w:val="005C2049"/>
    <w:rsid w:val="005C2D33"/>
    <w:rsid w:val="005C36D8"/>
    <w:rsid w:val="005C3D8B"/>
    <w:rsid w:val="005C6442"/>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0287"/>
    <w:rsid w:val="005F0288"/>
    <w:rsid w:val="005F23AC"/>
    <w:rsid w:val="005F3E35"/>
    <w:rsid w:val="005F4085"/>
    <w:rsid w:val="005F4121"/>
    <w:rsid w:val="005F4D6C"/>
    <w:rsid w:val="005F5392"/>
    <w:rsid w:val="005F5D33"/>
    <w:rsid w:val="005F69B5"/>
    <w:rsid w:val="005F772E"/>
    <w:rsid w:val="00600182"/>
    <w:rsid w:val="0060219D"/>
    <w:rsid w:val="00602829"/>
    <w:rsid w:val="0060284D"/>
    <w:rsid w:val="00602D6F"/>
    <w:rsid w:val="006030B7"/>
    <w:rsid w:val="00603165"/>
    <w:rsid w:val="00603377"/>
    <w:rsid w:val="006040FE"/>
    <w:rsid w:val="0060683D"/>
    <w:rsid w:val="00607A8C"/>
    <w:rsid w:val="00610FC2"/>
    <w:rsid w:val="00611B8E"/>
    <w:rsid w:val="0061234B"/>
    <w:rsid w:val="00612607"/>
    <w:rsid w:val="006129E9"/>
    <w:rsid w:val="00615EE9"/>
    <w:rsid w:val="00617DE6"/>
    <w:rsid w:val="006206A8"/>
    <w:rsid w:val="006222B9"/>
    <w:rsid w:val="00622990"/>
    <w:rsid w:val="00622A32"/>
    <w:rsid w:val="00622AD8"/>
    <w:rsid w:val="00622B8A"/>
    <w:rsid w:val="006240F8"/>
    <w:rsid w:val="00625153"/>
    <w:rsid w:val="00626BC5"/>
    <w:rsid w:val="00627DAE"/>
    <w:rsid w:val="00632278"/>
    <w:rsid w:val="006324A3"/>
    <w:rsid w:val="00633603"/>
    <w:rsid w:val="0063402C"/>
    <w:rsid w:val="00635BA0"/>
    <w:rsid w:val="006369DF"/>
    <w:rsid w:val="006374E6"/>
    <w:rsid w:val="00637C50"/>
    <w:rsid w:val="00640846"/>
    <w:rsid w:val="00641BCB"/>
    <w:rsid w:val="00643603"/>
    <w:rsid w:val="006438C2"/>
    <w:rsid w:val="00644F84"/>
    <w:rsid w:val="00645877"/>
    <w:rsid w:val="0064766F"/>
    <w:rsid w:val="00651075"/>
    <w:rsid w:val="00652BB7"/>
    <w:rsid w:val="00653228"/>
    <w:rsid w:val="0065362E"/>
    <w:rsid w:val="006539A1"/>
    <w:rsid w:val="00655710"/>
    <w:rsid w:val="00655EDF"/>
    <w:rsid w:val="00656669"/>
    <w:rsid w:val="00656908"/>
    <w:rsid w:val="006602DC"/>
    <w:rsid w:val="006608A2"/>
    <w:rsid w:val="00661066"/>
    <w:rsid w:val="006642AD"/>
    <w:rsid w:val="006659B7"/>
    <w:rsid w:val="00666119"/>
    <w:rsid w:val="006661A0"/>
    <w:rsid w:val="0067189A"/>
    <w:rsid w:val="00671F83"/>
    <w:rsid w:val="00672856"/>
    <w:rsid w:val="0067293D"/>
    <w:rsid w:val="00672F32"/>
    <w:rsid w:val="0067420D"/>
    <w:rsid w:val="00675CC5"/>
    <w:rsid w:val="00681B24"/>
    <w:rsid w:val="00681CFF"/>
    <w:rsid w:val="006826BD"/>
    <w:rsid w:val="00682C9B"/>
    <w:rsid w:val="00685ADD"/>
    <w:rsid w:val="00685DEA"/>
    <w:rsid w:val="006866ED"/>
    <w:rsid w:val="00691F28"/>
    <w:rsid w:val="00692EA7"/>
    <w:rsid w:val="00693AB2"/>
    <w:rsid w:val="00695CC6"/>
    <w:rsid w:val="00696A4A"/>
    <w:rsid w:val="00696CCF"/>
    <w:rsid w:val="0069797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C4A32"/>
    <w:rsid w:val="006C7C6C"/>
    <w:rsid w:val="006C7DD2"/>
    <w:rsid w:val="006D06AC"/>
    <w:rsid w:val="006D114C"/>
    <w:rsid w:val="006D226F"/>
    <w:rsid w:val="006D477F"/>
    <w:rsid w:val="006D551F"/>
    <w:rsid w:val="006D558D"/>
    <w:rsid w:val="006D57B3"/>
    <w:rsid w:val="006D61B1"/>
    <w:rsid w:val="006D69B0"/>
    <w:rsid w:val="006D78DB"/>
    <w:rsid w:val="006E01FB"/>
    <w:rsid w:val="006E0DFE"/>
    <w:rsid w:val="006E0E17"/>
    <w:rsid w:val="006E1A22"/>
    <w:rsid w:val="006E2633"/>
    <w:rsid w:val="006E36D1"/>
    <w:rsid w:val="006E4F24"/>
    <w:rsid w:val="006E4FAB"/>
    <w:rsid w:val="006E5335"/>
    <w:rsid w:val="006E5E83"/>
    <w:rsid w:val="006E6428"/>
    <w:rsid w:val="006E66D9"/>
    <w:rsid w:val="006E698A"/>
    <w:rsid w:val="006E6E6E"/>
    <w:rsid w:val="006E739F"/>
    <w:rsid w:val="006F17AB"/>
    <w:rsid w:val="006F2414"/>
    <w:rsid w:val="006F2671"/>
    <w:rsid w:val="006F290D"/>
    <w:rsid w:val="006F2CD8"/>
    <w:rsid w:val="006F3304"/>
    <w:rsid w:val="006F3637"/>
    <w:rsid w:val="006F7C6E"/>
    <w:rsid w:val="006F7F52"/>
    <w:rsid w:val="0070109B"/>
    <w:rsid w:val="007025C2"/>
    <w:rsid w:val="007031B0"/>
    <w:rsid w:val="007036CE"/>
    <w:rsid w:val="007037C1"/>
    <w:rsid w:val="00706327"/>
    <w:rsid w:val="00706E29"/>
    <w:rsid w:val="0071261A"/>
    <w:rsid w:val="00712EE5"/>
    <w:rsid w:val="00712F4D"/>
    <w:rsid w:val="00713BBC"/>
    <w:rsid w:val="00714097"/>
    <w:rsid w:val="007149CA"/>
    <w:rsid w:val="007155F6"/>
    <w:rsid w:val="00715D5A"/>
    <w:rsid w:val="00716274"/>
    <w:rsid w:val="0071709D"/>
    <w:rsid w:val="00717B28"/>
    <w:rsid w:val="00721B82"/>
    <w:rsid w:val="00722706"/>
    <w:rsid w:val="0072275B"/>
    <w:rsid w:val="00722CA9"/>
    <w:rsid w:val="00723FB9"/>
    <w:rsid w:val="00724AF7"/>
    <w:rsid w:val="00724C7C"/>
    <w:rsid w:val="00725EFC"/>
    <w:rsid w:val="00726F32"/>
    <w:rsid w:val="0073031F"/>
    <w:rsid w:val="00730E8A"/>
    <w:rsid w:val="00731307"/>
    <w:rsid w:val="0073283A"/>
    <w:rsid w:val="007335FF"/>
    <w:rsid w:val="00733D08"/>
    <w:rsid w:val="00735439"/>
    <w:rsid w:val="00735CEB"/>
    <w:rsid w:val="00740376"/>
    <w:rsid w:val="00741AB4"/>
    <w:rsid w:val="00742CA5"/>
    <w:rsid w:val="007436EA"/>
    <w:rsid w:val="0074403A"/>
    <w:rsid w:val="00745B99"/>
    <w:rsid w:val="00745D09"/>
    <w:rsid w:val="00746D48"/>
    <w:rsid w:val="0074755C"/>
    <w:rsid w:val="007511EA"/>
    <w:rsid w:val="00751240"/>
    <w:rsid w:val="00751742"/>
    <w:rsid w:val="00752DC2"/>
    <w:rsid w:val="00752F55"/>
    <w:rsid w:val="007538B3"/>
    <w:rsid w:val="00754865"/>
    <w:rsid w:val="007549DC"/>
    <w:rsid w:val="00754FD1"/>
    <w:rsid w:val="0075730E"/>
    <w:rsid w:val="00760255"/>
    <w:rsid w:val="00760460"/>
    <w:rsid w:val="00761E3C"/>
    <w:rsid w:val="007622EB"/>
    <w:rsid w:val="007629AD"/>
    <w:rsid w:val="00763CA2"/>
    <w:rsid w:val="007641AC"/>
    <w:rsid w:val="007648C9"/>
    <w:rsid w:val="00765DEE"/>
    <w:rsid w:val="007669EF"/>
    <w:rsid w:val="00767607"/>
    <w:rsid w:val="007713AB"/>
    <w:rsid w:val="00771795"/>
    <w:rsid w:val="00771868"/>
    <w:rsid w:val="00773664"/>
    <w:rsid w:val="007738A6"/>
    <w:rsid w:val="0077559D"/>
    <w:rsid w:val="00775CA9"/>
    <w:rsid w:val="00775E6B"/>
    <w:rsid w:val="0077668D"/>
    <w:rsid w:val="007766B2"/>
    <w:rsid w:val="00780877"/>
    <w:rsid w:val="00781D2C"/>
    <w:rsid w:val="00783663"/>
    <w:rsid w:val="00783EE8"/>
    <w:rsid w:val="00784460"/>
    <w:rsid w:val="0078518E"/>
    <w:rsid w:val="00785CCD"/>
    <w:rsid w:val="00785E85"/>
    <w:rsid w:val="0078650E"/>
    <w:rsid w:val="00790A60"/>
    <w:rsid w:val="007911AA"/>
    <w:rsid w:val="007915DA"/>
    <w:rsid w:val="00792DBF"/>
    <w:rsid w:val="007947DB"/>
    <w:rsid w:val="00794D45"/>
    <w:rsid w:val="00795102"/>
    <w:rsid w:val="00795396"/>
    <w:rsid w:val="00797C2A"/>
    <w:rsid w:val="007A0651"/>
    <w:rsid w:val="007A1B62"/>
    <w:rsid w:val="007A2761"/>
    <w:rsid w:val="007A2D5A"/>
    <w:rsid w:val="007A34A0"/>
    <w:rsid w:val="007A47A5"/>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364F"/>
    <w:rsid w:val="007C55CA"/>
    <w:rsid w:val="007C63EB"/>
    <w:rsid w:val="007C6F86"/>
    <w:rsid w:val="007D18DE"/>
    <w:rsid w:val="007D2638"/>
    <w:rsid w:val="007D2828"/>
    <w:rsid w:val="007D2A85"/>
    <w:rsid w:val="007D3379"/>
    <w:rsid w:val="007D404B"/>
    <w:rsid w:val="007D4433"/>
    <w:rsid w:val="007D4B7E"/>
    <w:rsid w:val="007D5C3F"/>
    <w:rsid w:val="007D690C"/>
    <w:rsid w:val="007D7D0D"/>
    <w:rsid w:val="007E1445"/>
    <w:rsid w:val="007E1A2E"/>
    <w:rsid w:val="007E3355"/>
    <w:rsid w:val="007E4BF7"/>
    <w:rsid w:val="007E5B23"/>
    <w:rsid w:val="007F00EE"/>
    <w:rsid w:val="007F0800"/>
    <w:rsid w:val="007F0A0B"/>
    <w:rsid w:val="007F138F"/>
    <w:rsid w:val="007F2BDF"/>
    <w:rsid w:val="007F4BC1"/>
    <w:rsid w:val="007F4C2A"/>
    <w:rsid w:val="007F51D3"/>
    <w:rsid w:val="007F57D2"/>
    <w:rsid w:val="007F74C8"/>
    <w:rsid w:val="007F75F9"/>
    <w:rsid w:val="00800924"/>
    <w:rsid w:val="00800A23"/>
    <w:rsid w:val="00800B1A"/>
    <w:rsid w:val="00800EF2"/>
    <w:rsid w:val="008014DE"/>
    <w:rsid w:val="00802101"/>
    <w:rsid w:val="008030BD"/>
    <w:rsid w:val="0080329C"/>
    <w:rsid w:val="00803E80"/>
    <w:rsid w:val="00806A76"/>
    <w:rsid w:val="00807215"/>
    <w:rsid w:val="0080727F"/>
    <w:rsid w:val="0080731C"/>
    <w:rsid w:val="008111A0"/>
    <w:rsid w:val="00811F36"/>
    <w:rsid w:val="008155AE"/>
    <w:rsid w:val="00816C21"/>
    <w:rsid w:val="00816CD6"/>
    <w:rsid w:val="00820C9D"/>
    <w:rsid w:val="00821971"/>
    <w:rsid w:val="00822779"/>
    <w:rsid w:val="0082355A"/>
    <w:rsid w:val="00823B6A"/>
    <w:rsid w:val="00823F88"/>
    <w:rsid w:val="00824F18"/>
    <w:rsid w:val="008261E4"/>
    <w:rsid w:val="00826811"/>
    <w:rsid w:val="0082752C"/>
    <w:rsid w:val="008306C8"/>
    <w:rsid w:val="008313EC"/>
    <w:rsid w:val="00831D98"/>
    <w:rsid w:val="00832FDD"/>
    <w:rsid w:val="00833340"/>
    <w:rsid w:val="00833F02"/>
    <w:rsid w:val="008352AD"/>
    <w:rsid w:val="0083567B"/>
    <w:rsid w:val="00836259"/>
    <w:rsid w:val="00836827"/>
    <w:rsid w:val="008370CD"/>
    <w:rsid w:val="0083731D"/>
    <w:rsid w:val="008379EB"/>
    <w:rsid w:val="00837A3B"/>
    <w:rsid w:val="00840F51"/>
    <w:rsid w:val="0084481D"/>
    <w:rsid w:val="00846C33"/>
    <w:rsid w:val="008472C1"/>
    <w:rsid w:val="00847570"/>
    <w:rsid w:val="00850964"/>
    <w:rsid w:val="00851AFA"/>
    <w:rsid w:val="008522B5"/>
    <w:rsid w:val="00852FA9"/>
    <w:rsid w:val="0085369F"/>
    <w:rsid w:val="00854BCE"/>
    <w:rsid w:val="00854DAE"/>
    <w:rsid w:val="00854ED5"/>
    <w:rsid w:val="008550A7"/>
    <w:rsid w:val="0085510B"/>
    <w:rsid w:val="008619B2"/>
    <w:rsid w:val="008626BF"/>
    <w:rsid w:val="00863794"/>
    <w:rsid w:val="00863C22"/>
    <w:rsid w:val="0086538E"/>
    <w:rsid w:val="008658E0"/>
    <w:rsid w:val="00867273"/>
    <w:rsid w:val="0087275E"/>
    <w:rsid w:val="0087388D"/>
    <w:rsid w:val="008739F6"/>
    <w:rsid w:val="00874CB1"/>
    <w:rsid w:val="00875463"/>
    <w:rsid w:val="00875920"/>
    <w:rsid w:val="00877060"/>
    <w:rsid w:val="008770B9"/>
    <w:rsid w:val="0087740D"/>
    <w:rsid w:val="008804C0"/>
    <w:rsid w:val="00880C56"/>
    <w:rsid w:val="00882105"/>
    <w:rsid w:val="00884176"/>
    <w:rsid w:val="00885574"/>
    <w:rsid w:val="00887743"/>
    <w:rsid w:val="00887C43"/>
    <w:rsid w:val="00890FEC"/>
    <w:rsid w:val="008913EC"/>
    <w:rsid w:val="00891BBC"/>
    <w:rsid w:val="0089323E"/>
    <w:rsid w:val="00893408"/>
    <w:rsid w:val="00894096"/>
    <w:rsid w:val="0089453D"/>
    <w:rsid w:val="00895684"/>
    <w:rsid w:val="00897019"/>
    <w:rsid w:val="008971C7"/>
    <w:rsid w:val="008A1381"/>
    <w:rsid w:val="008A409E"/>
    <w:rsid w:val="008A4246"/>
    <w:rsid w:val="008A4FA7"/>
    <w:rsid w:val="008A68AC"/>
    <w:rsid w:val="008A7C48"/>
    <w:rsid w:val="008B00DC"/>
    <w:rsid w:val="008B0FC4"/>
    <w:rsid w:val="008B1594"/>
    <w:rsid w:val="008B1833"/>
    <w:rsid w:val="008B19F9"/>
    <w:rsid w:val="008B1CFB"/>
    <w:rsid w:val="008B2DA0"/>
    <w:rsid w:val="008B3190"/>
    <w:rsid w:val="008B3F97"/>
    <w:rsid w:val="008B442B"/>
    <w:rsid w:val="008B6487"/>
    <w:rsid w:val="008B6F12"/>
    <w:rsid w:val="008B70F8"/>
    <w:rsid w:val="008B7177"/>
    <w:rsid w:val="008C0918"/>
    <w:rsid w:val="008C0ED9"/>
    <w:rsid w:val="008C5E64"/>
    <w:rsid w:val="008C6C7B"/>
    <w:rsid w:val="008C7509"/>
    <w:rsid w:val="008C7CD5"/>
    <w:rsid w:val="008D0587"/>
    <w:rsid w:val="008D09BB"/>
    <w:rsid w:val="008D0EB0"/>
    <w:rsid w:val="008D191A"/>
    <w:rsid w:val="008D24A3"/>
    <w:rsid w:val="008D257E"/>
    <w:rsid w:val="008D3B67"/>
    <w:rsid w:val="008D4102"/>
    <w:rsid w:val="008D476D"/>
    <w:rsid w:val="008D49DE"/>
    <w:rsid w:val="008D5414"/>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6BFB"/>
    <w:rsid w:val="008F71FE"/>
    <w:rsid w:val="008F771A"/>
    <w:rsid w:val="008F7E27"/>
    <w:rsid w:val="009003D1"/>
    <w:rsid w:val="00900B4E"/>
    <w:rsid w:val="00903579"/>
    <w:rsid w:val="00903F7D"/>
    <w:rsid w:val="00904157"/>
    <w:rsid w:val="0090636C"/>
    <w:rsid w:val="00911424"/>
    <w:rsid w:val="00911C7A"/>
    <w:rsid w:val="0091231E"/>
    <w:rsid w:val="00913439"/>
    <w:rsid w:val="009139AC"/>
    <w:rsid w:val="00913C41"/>
    <w:rsid w:val="00915F6E"/>
    <w:rsid w:val="00916F21"/>
    <w:rsid w:val="00916F46"/>
    <w:rsid w:val="00921377"/>
    <w:rsid w:val="009219C3"/>
    <w:rsid w:val="00921A40"/>
    <w:rsid w:val="0092296E"/>
    <w:rsid w:val="00923CF0"/>
    <w:rsid w:val="009253F1"/>
    <w:rsid w:val="0092794F"/>
    <w:rsid w:val="0093048C"/>
    <w:rsid w:val="0093092E"/>
    <w:rsid w:val="00930D73"/>
    <w:rsid w:val="00931B42"/>
    <w:rsid w:val="00934D17"/>
    <w:rsid w:val="00934D18"/>
    <w:rsid w:val="009375FC"/>
    <w:rsid w:val="0093762D"/>
    <w:rsid w:val="009400F7"/>
    <w:rsid w:val="00940D5E"/>
    <w:rsid w:val="009429C1"/>
    <w:rsid w:val="00944578"/>
    <w:rsid w:val="00945C8B"/>
    <w:rsid w:val="009460BB"/>
    <w:rsid w:val="009477BA"/>
    <w:rsid w:val="0095047D"/>
    <w:rsid w:val="0095087A"/>
    <w:rsid w:val="009511A6"/>
    <w:rsid w:val="00952559"/>
    <w:rsid w:val="00952C82"/>
    <w:rsid w:val="00954F0B"/>
    <w:rsid w:val="009559B9"/>
    <w:rsid w:val="0095713A"/>
    <w:rsid w:val="00957CA5"/>
    <w:rsid w:val="00960389"/>
    <w:rsid w:val="00962CAC"/>
    <w:rsid w:val="00962EF1"/>
    <w:rsid w:val="00964F88"/>
    <w:rsid w:val="00967957"/>
    <w:rsid w:val="009679CC"/>
    <w:rsid w:val="00970E41"/>
    <w:rsid w:val="00970EED"/>
    <w:rsid w:val="009722EC"/>
    <w:rsid w:val="009728BD"/>
    <w:rsid w:val="009734BF"/>
    <w:rsid w:val="0097391D"/>
    <w:rsid w:val="00973AE3"/>
    <w:rsid w:val="00973ED0"/>
    <w:rsid w:val="00974AB6"/>
    <w:rsid w:val="00974EC7"/>
    <w:rsid w:val="00975E5C"/>
    <w:rsid w:val="00976776"/>
    <w:rsid w:val="0097694F"/>
    <w:rsid w:val="00980111"/>
    <w:rsid w:val="009808E6"/>
    <w:rsid w:val="00980ACC"/>
    <w:rsid w:val="0098141E"/>
    <w:rsid w:val="00982606"/>
    <w:rsid w:val="009829C8"/>
    <w:rsid w:val="0098362C"/>
    <w:rsid w:val="00983D30"/>
    <w:rsid w:val="00986ADA"/>
    <w:rsid w:val="00986CBF"/>
    <w:rsid w:val="00986DF2"/>
    <w:rsid w:val="009873C4"/>
    <w:rsid w:val="00987B1F"/>
    <w:rsid w:val="00990C82"/>
    <w:rsid w:val="00990D9F"/>
    <w:rsid w:val="00992DF1"/>
    <w:rsid w:val="00994AFF"/>
    <w:rsid w:val="00994FD9"/>
    <w:rsid w:val="00995AC6"/>
    <w:rsid w:val="009961C3"/>
    <w:rsid w:val="009975DD"/>
    <w:rsid w:val="00997A0E"/>
    <w:rsid w:val="00997BC4"/>
    <w:rsid w:val="009A0CEA"/>
    <w:rsid w:val="009A2CF9"/>
    <w:rsid w:val="009A2EBE"/>
    <w:rsid w:val="009A2F4A"/>
    <w:rsid w:val="009A3D08"/>
    <w:rsid w:val="009A4DD3"/>
    <w:rsid w:val="009A54F4"/>
    <w:rsid w:val="009A5588"/>
    <w:rsid w:val="009A577B"/>
    <w:rsid w:val="009A6B93"/>
    <w:rsid w:val="009A777B"/>
    <w:rsid w:val="009B05B7"/>
    <w:rsid w:val="009B0B4E"/>
    <w:rsid w:val="009B1E68"/>
    <w:rsid w:val="009B3F0C"/>
    <w:rsid w:val="009B539E"/>
    <w:rsid w:val="009B6854"/>
    <w:rsid w:val="009B6DD1"/>
    <w:rsid w:val="009C062D"/>
    <w:rsid w:val="009C11DC"/>
    <w:rsid w:val="009C2F2B"/>
    <w:rsid w:val="009C5751"/>
    <w:rsid w:val="009C5816"/>
    <w:rsid w:val="009C5982"/>
    <w:rsid w:val="009C5A9D"/>
    <w:rsid w:val="009C5AF3"/>
    <w:rsid w:val="009C62C8"/>
    <w:rsid w:val="009C6475"/>
    <w:rsid w:val="009C7E47"/>
    <w:rsid w:val="009D0933"/>
    <w:rsid w:val="009D0FB5"/>
    <w:rsid w:val="009D1DBC"/>
    <w:rsid w:val="009D2CA1"/>
    <w:rsid w:val="009D4273"/>
    <w:rsid w:val="009D4304"/>
    <w:rsid w:val="009D474A"/>
    <w:rsid w:val="009D4D02"/>
    <w:rsid w:val="009D524C"/>
    <w:rsid w:val="009D53B3"/>
    <w:rsid w:val="009D5F7A"/>
    <w:rsid w:val="009D6406"/>
    <w:rsid w:val="009D7267"/>
    <w:rsid w:val="009E0D93"/>
    <w:rsid w:val="009E1A1F"/>
    <w:rsid w:val="009E20EE"/>
    <w:rsid w:val="009E244B"/>
    <w:rsid w:val="009E2C19"/>
    <w:rsid w:val="009E3725"/>
    <w:rsid w:val="009E5A9D"/>
    <w:rsid w:val="009E5AAB"/>
    <w:rsid w:val="009E5B41"/>
    <w:rsid w:val="009E6C27"/>
    <w:rsid w:val="009F1761"/>
    <w:rsid w:val="009F1778"/>
    <w:rsid w:val="009F1807"/>
    <w:rsid w:val="009F3968"/>
    <w:rsid w:val="009F3F4A"/>
    <w:rsid w:val="009F45D6"/>
    <w:rsid w:val="009F58AB"/>
    <w:rsid w:val="009F5CB4"/>
    <w:rsid w:val="009F5F1D"/>
    <w:rsid w:val="009F6750"/>
    <w:rsid w:val="00A012A2"/>
    <w:rsid w:val="00A023C8"/>
    <w:rsid w:val="00A03BB3"/>
    <w:rsid w:val="00A0456C"/>
    <w:rsid w:val="00A06470"/>
    <w:rsid w:val="00A0740A"/>
    <w:rsid w:val="00A07746"/>
    <w:rsid w:val="00A10167"/>
    <w:rsid w:val="00A112EA"/>
    <w:rsid w:val="00A1195E"/>
    <w:rsid w:val="00A12527"/>
    <w:rsid w:val="00A13129"/>
    <w:rsid w:val="00A13804"/>
    <w:rsid w:val="00A166E7"/>
    <w:rsid w:val="00A16C5C"/>
    <w:rsid w:val="00A16EDA"/>
    <w:rsid w:val="00A17916"/>
    <w:rsid w:val="00A17FAA"/>
    <w:rsid w:val="00A21809"/>
    <w:rsid w:val="00A23518"/>
    <w:rsid w:val="00A26645"/>
    <w:rsid w:val="00A266AC"/>
    <w:rsid w:val="00A271D6"/>
    <w:rsid w:val="00A3189F"/>
    <w:rsid w:val="00A33BCC"/>
    <w:rsid w:val="00A34796"/>
    <w:rsid w:val="00A35AEC"/>
    <w:rsid w:val="00A3619C"/>
    <w:rsid w:val="00A376B1"/>
    <w:rsid w:val="00A42905"/>
    <w:rsid w:val="00A43BAF"/>
    <w:rsid w:val="00A44DF8"/>
    <w:rsid w:val="00A46174"/>
    <w:rsid w:val="00A46413"/>
    <w:rsid w:val="00A47D2E"/>
    <w:rsid w:val="00A50269"/>
    <w:rsid w:val="00A513D8"/>
    <w:rsid w:val="00A51A81"/>
    <w:rsid w:val="00A51C4E"/>
    <w:rsid w:val="00A52573"/>
    <w:rsid w:val="00A5319D"/>
    <w:rsid w:val="00A53241"/>
    <w:rsid w:val="00A55F0A"/>
    <w:rsid w:val="00A61A50"/>
    <w:rsid w:val="00A62CE1"/>
    <w:rsid w:val="00A635E3"/>
    <w:rsid w:val="00A63956"/>
    <w:rsid w:val="00A64930"/>
    <w:rsid w:val="00A66860"/>
    <w:rsid w:val="00A672D2"/>
    <w:rsid w:val="00A67651"/>
    <w:rsid w:val="00A70483"/>
    <w:rsid w:val="00A707B6"/>
    <w:rsid w:val="00A70E9E"/>
    <w:rsid w:val="00A724EC"/>
    <w:rsid w:val="00A74B8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38B1"/>
    <w:rsid w:val="00AA51E0"/>
    <w:rsid w:val="00AB0771"/>
    <w:rsid w:val="00AB1BC8"/>
    <w:rsid w:val="00AB22D5"/>
    <w:rsid w:val="00AB27A8"/>
    <w:rsid w:val="00AB34EE"/>
    <w:rsid w:val="00AB47F7"/>
    <w:rsid w:val="00AB664D"/>
    <w:rsid w:val="00AB675C"/>
    <w:rsid w:val="00AB6A80"/>
    <w:rsid w:val="00AB6C05"/>
    <w:rsid w:val="00AB799B"/>
    <w:rsid w:val="00AC15FC"/>
    <w:rsid w:val="00AC5212"/>
    <w:rsid w:val="00AC52EB"/>
    <w:rsid w:val="00AC5671"/>
    <w:rsid w:val="00AC56AC"/>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0B2D"/>
    <w:rsid w:val="00AE168B"/>
    <w:rsid w:val="00AE259F"/>
    <w:rsid w:val="00AE27B8"/>
    <w:rsid w:val="00AE2F42"/>
    <w:rsid w:val="00AE56A3"/>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0A9E"/>
    <w:rsid w:val="00B018EC"/>
    <w:rsid w:val="00B01DF5"/>
    <w:rsid w:val="00B02460"/>
    <w:rsid w:val="00B02517"/>
    <w:rsid w:val="00B0280C"/>
    <w:rsid w:val="00B034C7"/>
    <w:rsid w:val="00B0374A"/>
    <w:rsid w:val="00B03CA9"/>
    <w:rsid w:val="00B047EA"/>
    <w:rsid w:val="00B04BF7"/>
    <w:rsid w:val="00B05BAF"/>
    <w:rsid w:val="00B069D2"/>
    <w:rsid w:val="00B06ABE"/>
    <w:rsid w:val="00B0718A"/>
    <w:rsid w:val="00B07B61"/>
    <w:rsid w:val="00B07FDD"/>
    <w:rsid w:val="00B11A5F"/>
    <w:rsid w:val="00B155A8"/>
    <w:rsid w:val="00B1607D"/>
    <w:rsid w:val="00B17254"/>
    <w:rsid w:val="00B17260"/>
    <w:rsid w:val="00B17E4A"/>
    <w:rsid w:val="00B21340"/>
    <w:rsid w:val="00B216A5"/>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164A"/>
    <w:rsid w:val="00B51A28"/>
    <w:rsid w:val="00B52B63"/>
    <w:rsid w:val="00B53367"/>
    <w:rsid w:val="00B55B72"/>
    <w:rsid w:val="00B5691A"/>
    <w:rsid w:val="00B5778B"/>
    <w:rsid w:val="00B6152C"/>
    <w:rsid w:val="00B61F06"/>
    <w:rsid w:val="00B63933"/>
    <w:rsid w:val="00B63A00"/>
    <w:rsid w:val="00B70A01"/>
    <w:rsid w:val="00B715B6"/>
    <w:rsid w:val="00B725AE"/>
    <w:rsid w:val="00B74433"/>
    <w:rsid w:val="00B748E5"/>
    <w:rsid w:val="00B75369"/>
    <w:rsid w:val="00B76B21"/>
    <w:rsid w:val="00B80181"/>
    <w:rsid w:val="00B80F20"/>
    <w:rsid w:val="00B81E15"/>
    <w:rsid w:val="00B82058"/>
    <w:rsid w:val="00B8242E"/>
    <w:rsid w:val="00B82DE3"/>
    <w:rsid w:val="00B8315A"/>
    <w:rsid w:val="00B83759"/>
    <w:rsid w:val="00B842E4"/>
    <w:rsid w:val="00B8435A"/>
    <w:rsid w:val="00B84E76"/>
    <w:rsid w:val="00B84EF4"/>
    <w:rsid w:val="00B85F18"/>
    <w:rsid w:val="00B86190"/>
    <w:rsid w:val="00B865CA"/>
    <w:rsid w:val="00B866AD"/>
    <w:rsid w:val="00B871BB"/>
    <w:rsid w:val="00B872FB"/>
    <w:rsid w:val="00B87954"/>
    <w:rsid w:val="00B902AD"/>
    <w:rsid w:val="00B90974"/>
    <w:rsid w:val="00B931C0"/>
    <w:rsid w:val="00B9349A"/>
    <w:rsid w:val="00B93F00"/>
    <w:rsid w:val="00B94305"/>
    <w:rsid w:val="00B94949"/>
    <w:rsid w:val="00B957BE"/>
    <w:rsid w:val="00B95DDD"/>
    <w:rsid w:val="00B979DF"/>
    <w:rsid w:val="00BA008C"/>
    <w:rsid w:val="00BA06C3"/>
    <w:rsid w:val="00BA0A9B"/>
    <w:rsid w:val="00BA2FAD"/>
    <w:rsid w:val="00BA3A1C"/>
    <w:rsid w:val="00BA4E07"/>
    <w:rsid w:val="00BA70AE"/>
    <w:rsid w:val="00BB1A65"/>
    <w:rsid w:val="00BB1E26"/>
    <w:rsid w:val="00BB29FF"/>
    <w:rsid w:val="00BB3167"/>
    <w:rsid w:val="00BB3A2F"/>
    <w:rsid w:val="00BB4081"/>
    <w:rsid w:val="00BB4569"/>
    <w:rsid w:val="00BB4F20"/>
    <w:rsid w:val="00BB5114"/>
    <w:rsid w:val="00BB6408"/>
    <w:rsid w:val="00BC057E"/>
    <w:rsid w:val="00BC0A9F"/>
    <w:rsid w:val="00BC2C14"/>
    <w:rsid w:val="00BC386A"/>
    <w:rsid w:val="00BC4F19"/>
    <w:rsid w:val="00BC5F13"/>
    <w:rsid w:val="00BC6B9B"/>
    <w:rsid w:val="00BD08E9"/>
    <w:rsid w:val="00BD1298"/>
    <w:rsid w:val="00BD1BD9"/>
    <w:rsid w:val="00BD55D6"/>
    <w:rsid w:val="00BD5CFB"/>
    <w:rsid w:val="00BD7789"/>
    <w:rsid w:val="00BE0AB3"/>
    <w:rsid w:val="00BE22A1"/>
    <w:rsid w:val="00BE247F"/>
    <w:rsid w:val="00BE24B6"/>
    <w:rsid w:val="00BE2890"/>
    <w:rsid w:val="00BE3312"/>
    <w:rsid w:val="00BE4635"/>
    <w:rsid w:val="00BE5150"/>
    <w:rsid w:val="00BE662D"/>
    <w:rsid w:val="00BE73E8"/>
    <w:rsid w:val="00BF0547"/>
    <w:rsid w:val="00BF0741"/>
    <w:rsid w:val="00BF2FD9"/>
    <w:rsid w:val="00BF4E57"/>
    <w:rsid w:val="00BF4F5F"/>
    <w:rsid w:val="00BF6F9D"/>
    <w:rsid w:val="00BF7A18"/>
    <w:rsid w:val="00C000EA"/>
    <w:rsid w:val="00C007FE"/>
    <w:rsid w:val="00C032F7"/>
    <w:rsid w:val="00C03979"/>
    <w:rsid w:val="00C03FB9"/>
    <w:rsid w:val="00C04C73"/>
    <w:rsid w:val="00C05568"/>
    <w:rsid w:val="00C06579"/>
    <w:rsid w:val="00C07D6F"/>
    <w:rsid w:val="00C102CE"/>
    <w:rsid w:val="00C10375"/>
    <w:rsid w:val="00C10A35"/>
    <w:rsid w:val="00C12AA8"/>
    <w:rsid w:val="00C12CC6"/>
    <w:rsid w:val="00C15630"/>
    <w:rsid w:val="00C157AF"/>
    <w:rsid w:val="00C15B90"/>
    <w:rsid w:val="00C20191"/>
    <w:rsid w:val="00C211FC"/>
    <w:rsid w:val="00C2152E"/>
    <w:rsid w:val="00C225CF"/>
    <w:rsid w:val="00C25178"/>
    <w:rsid w:val="00C2597C"/>
    <w:rsid w:val="00C2643A"/>
    <w:rsid w:val="00C2739E"/>
    <w:rsid w:val="00C30816"/>
    <w:rsid w:val="00C312B2"/>
    <w:rsid w:val="00C3243E"/>
    <w:rsid w:val="00C35095"/>
    <w:rsid w:val="00C35725"/>
    <w:rsid w:val="00C35F11"/>
    <w:rsid w:val="00C36502"/>
    <w:rsid w:val="00C37E9F"/>
    <w:rsid w:val="00C4097C"/>
    <w:rsid w:val="00C450AB"/>
    <w:rsid w:val="00C4580B"/>
    <w:rsid w:val="00C45C7E"/>
    <w:rsid w:val="00C47F7E"/>
    <w:rsid w:val="00C50983"/>
    <w:rsid w:val="00C52A2D"/>
    <w:rsid w:val="00C53F47"/>
    <w:rsid w:val="00C5436E"/>
    <w:rsid w:val="00C543F8"/>
    <w:rsid w:val="00C5596F"/>
    <w:rsid w:val="00C5695E"/>
    <w:rsid w:val="00C574EE"/>
    <w:rsid w:val="00C6028B"/>
    <w:rsid w:val="00C610D5"/>
    <w:rsid w:val="00C61545"/>
    <w:rsid w:val="00C6256D"/>
    <w:rsid w:val="00C63B20"/>
    <w:rsid w:val="00C6465F"/>
    <w:rsid w:val="00C64F8D"/>
    <w:rsid w:val="00C652FB"/>
    <w:rsid w:val="00C656AA"/>
    <w:rsid w:val="00C66776"/>
    <w:rsid w:val="00C66DF7"/>
    <w:rsid w:val="00C701C9"/>
    <w:rsid w:val="00C70CC8"/>
    <w:rsid w:val="00C71F39"/>
    <w:rsid w:val="00C7321E"/>
    <w:rsid w:val="00C73803"/>
    <w:rsid w:val="00C73E52"/>
    <w:rsid w:val="00C74493"/>
    <w:rsid w:val="00C75318"/>
    <w:rsid w:val="00C760A1"/>
    <w:rsid w:val="00C7744D"/>
    <w:rsid w:val="00C80219"/>
    <w:rsid w:val="00C817FE"/>
    <w:rsid w:val="00C81A4E"/>
    <w:rsid w:val="00C81A92"/>
    <w:rsid w:val="00C8303D"/>
    <w:rsid w:val="00C83D65"/>
    <w:rsid w:val="00C84A40"/>
    <w:rsid w:val="00C8762A"/>
    <w:rsid w:val="00C877AA"/>
    <w:rsid w:val="00C907FB"/>
    <w:rsid w:val="00C90B46"/>
    <w:rsid w:val="00C91BF6"/>
    <w:rsid w:val="00C932A1"/>
    <w:rsid w:val="00C9391F"/>
    <w:rsid w:val="00C9784F"/>
    <w:rsid w:val="00C97D6E"/>
    <w:rsid w:val="00CA04D6"/>
    <w:rsid w:val="00CA04E3"/>
    <w:rsid w:val="00CA3C7C"/>
    <w:rsid w:val="00CA4B09"/>
    <w:rsid w:val="00CA5F63"/>
    <w:rsid w:val="00CA7CB4"/>
    <w:rsid w:val="00CB1121"/>
    <w:rsid w:val="00CB6334"/>
    <w:rsid w:val="00CC01C4"/>
    <w:rsid w:val="00CC045C"/>
    <w:rsid w:val="00CC0765"/>
    <w:rsid w:val="00CC1304"/>
    <w:rsid w:val="00CC3A9A"/>
    <w:rsid w:val="00CC475B"/>
    <w:rsid w:val="00CC583F"/>
    <w:rsid w:val="00CC6172"/>
    <w:rsid w:val="00CC6453"/>
    <w:rsid w:val="00CC660E"/>
    <w:rsid w:val="00CC7138"/>
    <w:rsid w:val="00CC78CD"/>
    <w:rsid w:val="00CC78FD"/>
    <w:rsid w:val="00CD3367"/>
    <w:rsid w:val="00CD556F"/>
    <w:rsid w:val="00CD5908"/>
    <w:rsid w:val="00CD59C2"/>
    <w:rsid w:val="00CD727F"/>
    <w:rsid w:val="00CE08EB"/>
    <w:rsid w:val="00CE12FE"/>
    <w:rsid w:val="00CE158A"/>
    <w:rsid w:val="00CE2739"/>
    <w:rsid w:val="00CE3D01"/>
    <w:rsid w:val="00CE3DF1"/>
    <w:rsid w:val="00CE46B0"/>
    <w:rsid w:val="00CE6259"/>
    <w:rsid w:val="00CE69E0"/>
    <w:rsid w:val="00CE7550"/>
    <w:rsid w:val="00CE7B4C"/>
    <w:rsid w:val="00CF035B"/>
    <w:rsid w:val="00CF0483"/>
    <w:rsid w:val="00CF2F66"/>
    <w:rsid w:val="00CF4503"/>
    <w:rsid w:val="00CF5DAF"/>
    <w:rsid w:val="00CF7515"/>
    <w:rsid w:val="00D00701"/>
    <w:rsid w:val="00D015FA"/>
    <w:rsid w:val="00D01B51"/>
    <w:rsid w:val="00D05D08"/>
    <w:rsid w:val="00D061A6"/>
    <w:rsid w:val="00D107B2"/>
    <w:rsid w:val="00D10936"/>
    <w:rsid w:val="00D1095A"/>
    <w:rsid w:val="00D1116E"/>
    <w:rsid w:val="00D13A0F"/>
    <w:rsid w:val="00D14B03"/>
    <w:rsid w:val="00D16354"/>
    <w:rsid w:val="00D17743"/>
    <w:rsid w:val="00D17F02"/>
    <w:rsid w:val="00D229A1"/>
    <w:rsid w:val="00D23260"/>
    <w:rsid w:val="00D246F9"/>
    <w:rsid w:val="00D25434"/>
    <w:rsid w:val="00D26262"/>
    <w:rsid w:val="00D26EBF"/>
    <w:rsid w:val="00D277D6"/>
    <w:rsid w:val="00D27E46"/>
    <w:rsid w:val="00D323A4"/>
    <w:rsid w:val="00D334BF"/>
    <w:rsid w:val="00D34348"/>
    <w:rsid w:val="00D35084"/>
    <w:rsid w:val="00D353B9"/>
    <w:rsid w:val="00D363AD"/>
    <w:rsid w:val="00D3644E"/>
    <w:rsid w:val="00D36D9C"/>
    <w:rsid w:val="00D376FA"/>
    <w:rsid w:val="00D37EF1"/>
    <w:rsid w:val="00D40801"/>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3498"/>
    <w:rsid w:val="00D5359F"/>
    <w:rsid w:val="00D54431"/>
    <w:rsid w:val="00D5481B"/>
    <w:rsid w:val="00D56CC0"/>
    <w:rsid w:val="00D61EA1"/>
    <w:rsid w:val="00D62D13"/>
    <w:rsid w:val="00D62F69"/>
    <w:rsid w:val="00D6326E"/>
    <w:rsid w:val="00D6333A"/>
    <w:rsid w:val="00D63EF4"/>
    <w:rsid w:val="00D64C4B"/>
    <w:rsid w:val="00D65E75"/>
    <w:rsid w:val="00D65E97"/>
    <w:rsid w:val="00D6664A"/>
    <w:rsid w:val="00D66E7F"/>
    <w:rsid w:val="00D67B9C"/>
    <w:rsid w:val="00D703D1"/>
    <w:rsid w:val="00D71BEE"/>
    <w:rsid w:val="00D71D67"/>
    <w:rsid w:val="00D73138"/>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6C4"/>
    <w:rsid w:val="00D91AD5"/>
    <w:rsid w:val="00D946D9"/>
    <w:rsid w:val="00D95101"/>
    <w:rsid w:val="00D95B56"/>
    <w:rsid w:val="00D96DA7"/>
    <w:rsid w:val="00DA226D"/>
    <w:rsid w:val="00DA3188"/>
    <w:rsid w:val="00DA3916"/>
    <w:rsid w:val="00DA7602"/>
    <w:rsid w:val="00DA7C77"/>
    <w:rsid w:val="00DA7D5C"/>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1501"/>
    <w:rsid w:val="00DC28CA"/>
    <w:rsid w:val="00DC2CF5"/>
    <w:rsid w:val="00DC4366"/>
    <w:rsid w:val="00DC43B3"/>
    <w:rsid w:val="00DC5E05"/>
    <w:rsid w:val="00DC6414"/>
    <w:rsid w:val="00DD0227"/>
    <w:rsid w:val="00DD0C50"/>
    <w:rsid w:val="00DD1018"/>
    <w:rsid w:val="00DD209D"/>
    <w:rsid w:val="00DD471E"/>
    <w:rsid w:val="00DD4B88"/>
    <w:rsid w:val="00DD5241"/>
    <w:rsid w:val="00DD636C"/>
    <w:rsid w:val="00DD782D"/>
    <w:rsid w:val="00DE0293"/>
    <w:rsid w:val="00DE14F5"/>
    <w:rsid w:val="00DE1B3F"/>
    <w:rsid w:val="00DE2BF8"/>
    <w:rsid w:val="00DE30BA"/>
    <w:rsid w:val="00DE36CF"/>
    <w:rsid w:val="00DE46A9"/>
    <w:rsid w:val="00DE5033"/>
    <w:rsid w:val="00DE571D"/>
    <w:rsid w:val="00DF1536"/>
    <w:rsid w:val="00DF172F"/>
    <w:rsid w:val="00DF2012"/>
    <w:rsid w:val="00DF3EA2"/>
    <w:rsid w:val="00DF4266"/>
    <w:rsid w:val="00DF46DF"/>
    <w:rsid w:val="00DF4A7D"/>
    <w:rsid w:val="00DF51B1"/>
    <w:rsid w:val="00DF5A61"/>
    <w:rsid w:val="00DF718E"/>
    <w:rsid w:val="00DF7965"/>
    <w:rsid w:val="00E009C2"/>
    <w:rsid w:val="00E02D16"/>
    <w:rsid w:val="00E04560"/>
    <w:rsid w:val="00E0485A"/>
    <w:rsid w:val="00E05A1D"/>
    <w:rsid w:val="00E0658F"/>
    <w:rsid w:val="00E13708"/>
    <w:rsid w:val="00E14D6C"/>
    <w:rsid w:val="00E16C40"/>
    <w:rsid w:val="00E20084"/>
    <w:rsid w:val="00E20685"/>
    <w:rsid w:val="00E2167A"/>
    <w:rsid w:val="00E24888"/>
    <w:rsid w:val="00E24B9E"/>
    <w:rsid w:val="00E27348"/>
    <w:rsid w:val="00E30CD0"/>
    <w:rsid w:val="00E318B7"/>
    <w:rsid w:val="00E320E3"/>
    <w:rsid w:val="00E33889"/>
    <w:rsid w:val="00E3546B"/>
    <w:rsid w:val="00E406BE"/>
    <w:rsid w:val="00E40D36"/>
    <w:rsid w:val="00E412EB"/>
    <w:rsid w:val="00E41860"/>
    <w:rsid w:val="00E424A8"/>
    <w:rsid w:val="00E4360C"/>
    <w:rsid w:val="00E454DD"/>
    <w:rsid w:val="00E4616C"/>
    <w:rsid w:val="00E46F64"/>
    <w:rsid w:val="00E4706D"/>
    <w:rsid w:val="00E470E4"/>
    <w:rsid w:val="00E47125"/>
    <w:rsid w:val="00E50206"/>
    <w:rsid w:val="00E51074"/>
    <w:rsid w:val="00E51502"/>
    <w:rsid w:val="00E5199F"/>
    <w:rsid w:val="00E51A51"/>
    <w:rsid w:val="00E52A0D"/>
    <w:rsid w:val="00E544F3"/>
    <w:rsid w:val="00E54F64"/>
    <w:rsid w:val="00E558F5"/>
    <w:rsid w:val="00E56758"/>
    <w:rsid w:val="00E56B44"/>
    <w:rsid w:val="00E6001F"/>
    <w:rsid w:val="00E60EA0"/>
    <w:rsid w:val="00E61508"/>
    <w:rsid w:val="00E624BA"/>
    <w:rsid w:val="00E64FED"/>
    <w:rsid w:val="00E67118"/>
    <w:rsid w:val="00E7011E"/>
    <w:rsid w:val="00E7270D"/>
    <w:rsid w:val="00E72CA3"/>
    <w:rsid w:val="00E72D28"/>
    <w:rsid w:val="00E7393E"/>
    <w:rsid w:val="00E740C3"/>
    <w:rsid w:val="00E74E3D"/>
    <w:rsid w:val="00E833E2"/>
    <w:rsid w:val="00E8487A"/>
    <w:rsid w:val="00E85AF2"/>
    <w:rsid w:val="00E87EB0"/>
    <w:rsid w:val="00E907BA"/>
    <w:rsid w:val="00E9175B"/>
    <w:rsid w:val="00E91F79"/>
    <w:rsid w:val="00E9226A"/>
    <w:rsid w:val="00E9483A"/>
    <w:rsid w:val="00E96C7F"/>
    <w:rsid w:val="00E96FEA"/>
    <w:rsid w:val="00E9732A"/>
    <w:rsid w:val="00E97782"/>
    <w:rsid w:val="00E97871"/>
    <w:rsid w:val="00E97968"/>
    <w:rsid w:val="00EA0B69"/>
    <w:rsid w:val="00EA233B"/>
    <w:rsid w:val="00EA2C7F"/>
    <w:rsid w:val="00EA2F24"/>
    <w:rsid w:val="00EA361F"/>
    <w:rsid w:val="00EA3F35"/>
    <w:rsid w:val="00EA5300"/>
    <w:rsid w:val="00EA5985"/>
    <w:rsid w:val="00EA5AF8"/>
    <w:rsid w:val="00EA638D"/>
    <w:rsid w:val="00EA7436"/>
    <w:rsid w:val="00EA7461"/>
    <w:rsid w:val="00EB01DF"/>
    <w:rsid w:val="00EB0859"/>
    <w:rsid w:val="00EB089F"/>
    <w:rsid w:val="00EB0BB1"/>
    <w:rsid w:val="00EB1E1B"/>
    <w:rsid w:val="00EB23F8"/>
    <w:rsid w:val="00EB2414"/>
    <w:rsid w:val="00EB3051"/>
    <w:rsid w:val="00EB4EAD"/>
    <w:rsid w:val="00EB5FA9"/>
    <w:rsid w:val="00EB6859"/>
    <w:rsid w:val="00EC0483"/>
    <w:rsid w:val="00EC0D8E"/>
    <w:rsid w:val="00EC1C2E"/>
    <w:rsid w:val="00EC3DF0"/>
    <w:rsid w:val="00EC4178"/>
    <w:rsid w:val="00EC4182"/>
    <w:rsid w:val="00EC4458"/>
    <w:rsid w:val="00EC5C94"/>
    <w:rsid w:val="00ED0938"/>
    <w:rsid w:val="00ED0A6C"/>
    <w:rsid w:val="00ED0F77"/>
    <w:rsid w:val="00ED13E0"/>
    <w:rsid w:val="00ED20F6"/>
    <w:rsid w:val="00ED2349"/>
    <w:rsid w:val="00ED3A36"/>
    <w:rsid w:val="00ED3BFB"/>
    <w:rsid w:val="00ED4807"/>
    <w:rsid w:val="00ED51AA"/>
    <w:rsid w:val="00ED7620"/>
    <w:rsid w:val="00EE2BEE"/>
    <w:rsid w:val="00EE3B6F"/>
    <w:rsid w:val="00EE4DCD"/>
    <w:rsid w:val="00EE7EDE"/>
    <w:rsid w:val="00EE7F58"/>
    <w:rsid w:val="00EF0D5A"/>
    <w:rsid w:val="00EF2AFB"/>
    <w:rsid w:val="00EF43B2"/>
    <w:rsid w:val="00EF43F9"/>
    <w:rsid w:val="00EF5C36"/>
    <w:rsid w:val="00EF6D1C"/>
    <w:rsid w:val="00EF75B8"/>
    <w:rsid w:val="00EF78A5"/>
    <w:rsid w:val="00F014F4"/>
    <w:rsid w:val="00F01858"/>
    <w:rsid w:val="00F0267E"/>
    <w:rsid w:val="00F02AA1"/>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3EC7"/>
    <w:rsid w:val="00F142A0"/>
    <w:rsid w:val="00F15809"/>
    <w:rsid w:val="00F15D6D"/>
    <w:rsid w:val="00F16E26"/>
    <w:rsid w:val="00F2006C"/>
    <w:rsid w:val="00F2034A"/>
    <w:rsid w:val="00F20E25"/>
    <w:rsid w:val="00F2126C"/>
    <w:rsid w:val="00F21795"/>
    <w:rsid w:val="00F21B93"/>
    <w:rsid w:val="00F22F88"/>
    <w:rsid w:val="00F237BE"/>
    <w:rsid w:val="00F277D1"/>
    <w:rsid w:val="00F305A9"/>
    <w:rsid w:val="00F30D61"/>
    <w:rsid w:val="00F32C43"/>
    <w:rsid w:val="00F3358C"/>
    <w:rsid w:val="00F34E87"/>
    <w:rsid w:val="00F35078"/>
    <w:rsid w:val="00F35AF4"/>
    <w:rsid w:val="00F35CD7"/>
    <w:rsid w:val="00F35CE7"/>
    <w:rsid w:val="00F36E04"/>
    <w:rsid w:val="00F41BC0"/>
    <w:rsid w:val="00F43EDA"/>
    <w:rsid w:val="00F46B52"/>
    <w:rsid w:val="00F46C15"/>
    <w:rsid w:val="00F472D1"/>
    <w:rsid w:val="00F505F8"/>
    <w:rsid w:val="00F5068D"/>
    <w:rsid w:val="00F514AB"/>
    <w:rsid w:val="00F51BB2"/>
    <w:rsid w:val="00F53E70"/>
    <w:rsid w:val="00F5500F"/>
    <w:rsid w:val="00F55E92"/>
    <w:rsid w:val="00F57CBD"/>
    <w:rsid w:val="00F60AF5"/>
    <w:rsid w:val="00F611D9"/>
    <w:rsid w:val="00F6161C"/>
    <w:rsid w:val="00F621A6"/>
    <w:rsid w:val="00F63C42"/>
    <w:rsid w:val="00F63C93"/>
    <w:rsid w:val="00F63D8B"/>
    <w:rsid w:val="00F64D94"/>
    <w:rsid w:val="00F70BF7"/>
    <w:rsid w:val="00F70C6E"/>
    <w:rsid w:val="00F72086"/>
    <w:rsid w:val="00F74850"/>
    <w:rsid w:val="00F75C90"/>
    <w:rsid w:val="00F76921"/>
    <w:rsid w:val="00F770BE"/>
    <w:rsid w:val="00F77D19"/>
    <w:rsid w:val="00F802BB"/>
    <w:rsid w:val="00F82DA0"/>
    <w:rsid w:val="00F83673"/>
    <w:rsid w:val="00F84C37"/>
    <w:rsid w:val="00F85319"/>
    <w:rsid w:val="00F860B8"/>
    <w:rsid w:val="00F86C4A"/>
    <w:rsid w:val="00F87BE6"/>
    <w:rsid w:val="00F9035D"/>
    <w:rsid w:val="00F90C30"/>
    <w:rsid w:val="00F90F84"/>
    <w:rsid w:val="00F91BA5"/>
    <w:rsid w:val="00F91E4F"/>
    <w:rsid w:val="00F91F28"/>
    <w:rsid w:val="00F927F7"/>
    <w:rsid w:val="00F92903"/>
    <w:rsid w:val="00F93910"/>
    <w:rsid w:val="00F942F6"/>
    <w:rsid w:val="00F95425"/>
    <w:rsid w:val="00F9681C"/>
    <w:rsid w:val="00F9769B"/>
    <w:rsid w:val="00F97C9B"/>
    <w:rsid w:val="00FA0EDB"/>
    <w:rsid w:val="00FA1995"/>
    <w:rsid w:val="00FA3ABD"/>
    <w:rsid w:val="00FA4F1D"/>
    <w:rsid w:val="00FA519A"/>
    <w:rsid w:val="00FA58D0"/>
    <w:rsid w:val="00FA60FA"/>
    <w:rsid w:val="00FA65B8"/>
    <w:rsid w:val="00FA7B73"/>
    <w:rsid w:val="00FB0003"/>
    <w:rsid w:val="00FB1C4C"/>
    <w:rsid w:val="00FB3788"/>
    <w:rsid w:val="00FB3E84"/>
    <w:rsid w:val="00FB41EB"/>
    <w:rsid w:val="00FB4789"/>
    <w:rsid w:val="00FB487E"/>
    <w:rsid w:val="00FB7E6A"/>
    <w:rsid w:val="00FC1EBD"/>
    <w:rsid w:val="00FC340A"/>
    <w:rsid w:val="00FC3626"/>
    <w:rsid w:val="00FC48A0"/>
    <w:rsid w:val="00FC4F69"/>
    <w:rsid w:val="00FC4F93"/>
    <w:rsid w:val="00FC5C99"/>
    <w:rsid w:val="00FC73CD"/>
    <w:rsid w:val="00FD1B63"/>
    <w:rsid w:val="00FD1BFB"/>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B9A"/>
    <w:rsid w:val="00FE70EE"/>
    <w:rsid w:val="00FE710B"/>
    <w:rsid w:val="00FE75C7"/>
    <w:rsid w:val="00FF14B1"/>
    <w:rsid w:val="00FF202A"/>
    <w:rsid w:val="00FF24D8"/>
    <w:rsid w:val="00FF3665"/>
    <w:rsid w:val="00FF3E4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415F6F5B"/>
  <w15:docId w15:val="{6B64EB32-0CF6-4352-B190-BCEBD87D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ind w:left="2342"/>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0"/>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1"/>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2"/>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table" w:customStyle="1" w:styleId="TableNormal1">
    <w:name w:val="Table Normal1"/>
    <w:uiPriority w:val="2"/>
    <w:semiHidden/>
    <w:unhideWhenUsed/>
    <w:qFormat/>
    <w:rsid w:val="00B837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83759"/>
    <w:pPr>
      <w:widowControl w:val="0"/>
      <w:spacing w:line="240" w:lineRule="auto"/>
      <w:jc w:val="left"/>
    </w:pPr>
    <w:rPr>
      <w:rFonts w:asciiTheme="minorHAnsi" w:eastAsiaTheme="minorHAnsi" w:hAnsiTheme="minorHAnsi" w:cstheme="minorBidi"/>
      <w:sz w:val="22"/>
      <w:lang w:val="en-US"/>
    </w:rPr>
  </w:style>
  <w:style w:type="character" w:styleId="SledenaHiperpovezava">
    <w:name w:val="FollowedHyperlink"/>
    <w:basedOn w:val="Privzetapisavaodstavka"/>
    <w:uiPriority w:val="99"/>
    <w:semiHidden/>
    <w:unhideWhenUsed/>
    <w:rsid w:val="00581651"/>
    <w:rPr>
      <w:color w:val="800080" w:themeColor="followedHyperlink"/>
      <w:u w:val="single"/>
    </w:rPr>
  </w:style>
  <w:style w:type="numbering" w:customStyle="1" w:styleId="WW8Num6">
    <w:name w:val="WW8Num6"/>
    <w:rsid w:val="00167D8E"/>
    <w:pPr>
      <w:numPr>
        <w:numId w:val="25"/>
      </w:numPr>
    </w:pPr>
  </w:style>
  <w:style w:type="paragraph" w:customStyle="1" w:styleId="Slog4d">
    <w:name w:val="Slog4d"/>
    <w:basedOn w:val="Navaden"/>
    <w:qFormat/>
    <w:rsid w:val="00320689"/>
    <w:pPr>
      <w:keepNext/>
      <w:keepLines/>
      <w:numPr>
        <w:numId w:val="29"/>
      </w:numPr>
      <w:spacing w:line="276" w:lineRule="auto"/>
      <w:outlineLvl w:val="2"/>
    </w:pPr>
    <w:rPr>
      <w:rFonts w:eastAsia="Times New Roman" w:cs="Arial"/>
      <w:b/>
      <w:bCs/>
      <w:color w:val="76923C" w:themeColor="accent3" w:themeShade="B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390">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7738516">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6637188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78247205">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040667591">
      <w:bodyDiv w:val="1"/>
      <w:marLeft w:val="0"/>
      <w:marRight w:val="0"/>
      <w:marTop w:val="0"/>
      <w:marBottom w:val="0"/>
      <w:divBdr>
        <w:top w:val="none" w:sz="0" w:space="0" w:color="auto"/>
        <w:left w:val="none" w:sz="0" w:space="0" w:color="auto"/>
        <w:bottom w:val="none" w:sz="0" w:space="0" w:color="auto"/>
        <w:right w:val="none" w:sz="0" w:space="0" w:color="auto"/>
      </w:divBdr>
    </w:div>
    <w:div w:id="1191842288">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538219">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26510"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9-01-1439"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89D9C-9B1A-4F14-B165-B6C171B8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864</TotalTime>
  <Pages>14</Pages>
  <Words>5565</Words>
  <Characters>31722</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37213</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Nataša Svete</cp:lastModifiedBy>
  <cp:revision>43</cp:revision>
  <cp:lastPrinted>2023-02-03T07:16:00Z</cp:lastPrinted>
  <dcterms:created xsi:type="dcterms:W3CDTF">2023-01-27T11:26:00Z</dcterms:created>
  <dcterms:modified xsi:type="dcterms:W3CDTF">2023-06-05T06:58:00Z</dcterms:modified>
</cp:coreProperties>
</file>